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DA5E7" w14:textId="45970734" w:rsidR="005440D6" w:rsidRPr="00D5174B" w:rsidRDefault="005440D6" w:rsidP="005440D6">
      <w:pPr>
        <w:pStyle w:val="3GPPHeader"/>
        <w:spacing w:after="60"/>
        <w:rPr>
          <w:szCs w:val="32"/>
          <w:highlight w:val="yellow"/>
          <w:lang w:val="en-US"/>
        </w:rPr>
      </w:pPr>
      <w:r>
        <w:rPr>
          <w:szCs w:val="32"/>
          <w:lang w:val="en-US"/>
        </w:rPr>
        <w:t>3</w:t>
      </w:r>
      <w:r w:rsidRPr="00D5174B">
        <w:rPr>
          <w:szCs w:val="32"/>
          <w:lang w:val="en-US"/>
        </w:rPr>
        <w:t>GPP TSG-RAN WG4 Meeting #1</w:t>
      </w:r>
      <w:r>
        <w:rPr>
          <w:szCs w:val="32"/>
          <w:lang w:val="en-US"/>
        </w:rPr>
        <w:t>12</w:t>
      </w:r>
      <w:r w:rsidRPr="00D5174B">
        <w:rPr>
          <w:sz w:val="21"/>
          <w:lang w:val="en-US"/>
        </w:rPr>
        <w:tab/>
      </w:r>
      <w:bookmarkStart w:id="0" w:name="OLE_LINK14"/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="00894086">
        <w:rPr>
          <w:sz w:val="21"/>
          <w:lang w:val="en-US"/>
        </w:rPr>
        <w:tab/>
      </w:r>
      <w:r w:rsidRPr="001D75A6">
        <w:rPr>
          <w:szCs w:val="32"/>
          <w:lang w:val="en-US"/>
        </w:rPr>
        <w:t>R</w:t>
      </w:r>
      <w:r w:rsidRPr="000237F1">
        <w:rPr>
          <w:szCs w:val="32"/>
          <w:lang w:val="en-US"/>
        </w:rPr>
        <w:t>4-241</w:t>
      </w:r>
      <w:bookmarkEnd w:id="0"/>
      <w:r w:rsidR="00F76371" w:rsidRPr="000237F1">
        <w:rPr>
          <w:szCs w:val="32"/>
          <w:lang w:val="en-US"/>
        </w:rPr>
        <w:t>4369</w:t>
      </w:r>
    </w:p>
    <w:p w14:paraId="3B525893" w14:textId="77777777" w:rsidR="005440D6" w:rsidRPr="00EA1424" w:rsidRDefault="005440D6" w:rsidP="001F10AF">
      <w:pPr>
        <w:pStyle w:val="3GPPHeader"/>
        <w:spacing w:after="60"/>
        <w:rPr>
          <w:rFonts w:cs="Arial"/>
          <w:szCs w:val="24"/>
          <w:lang w:val="de-DE"/>
        </w:rPr>
      </w:pPr>
      <w:r w:rsidRPr="00EA1424">
        <w:rPr>
          <w:rFonts w:cs="Arial" w:hint="eastAsia"/>
          <w:szCs w:val="24"/>
          <w:lang w:val="de-DE"/>
        </w:rPr>
        <w:t>Maastricht</w:t>
      </w:r>
      <w:r w:rsidRPr="00EA1424">
        <w:rPr>
          <w:rFonts w:cs="Arial"/>
          <w:szCs w:val="24"/>
          <w:lang w:val="de-DE"/>
        </w:rPr>
        <w:t>,</w:t>
      </w:r>
      <w:bookmarkStart w:id="1" w:name="_Hlk157262145"/>
      <w:r w:rsidRPr="00EA1424">
        <w:rPr>
          <w:rFonts w:cs="Arial"/>
          <w:szCs w:val="24"/>
          <w:lang w:val="de-DE"/>
        </w:rPr>
        <w:t xml:space="preserve"> </w:t>
      </w:r>
      <w:r w:rsidRPr="00EA1424">
        <w:rPr>
          <w:rFonts w:cs="Arial" w:hint="eastAsia"/>
          <w:szCs w:val="24"/>
          <w:lang w:val="de-DE"/>
        </w:rPr>
        <w:t>Netherlands,</w:t>
      </w:r>
      <w:r w:rsidRPr="00EA1424">
        <w:rPr>
          <w:rFonts w:cs="Arial"/>
          <w:szCs w:val="24"/>
          <w:lang w:val="de-DE"/>
        </w:rPr>
        <w:t>19 – 23 Aug, 2024</w:t>
      </w:r>
      <w:bookmarkEnd w:id="1"/>
    </w:p>
    <w:p w14:paraId="5D0B499E" w14:textId="77777777" w:rsidR="00326AC4" w:rsidRPr="00EA1424" w:rsidRDefault="00326AC4" w:rsidP="00326AC4">
      <w:pPr>
        <w:spacing w:after="120"/>
        <w:ind w:left="1985" w:hanging="1985"/>
        <w:rPr>
          <w:rFonts w:eastAsia="MS Mincho"/>
          <w:b/>
          <w:sz w:val="22"/>
          <w:lang w:val="de-DE"/>
        </w:rPr>
      </w:pPr>
    </w:p>
    <w:p w14:paraId="035F56F0" w14:textId="16E2C521" w:rsidR="000A5276" w:rsidRPr="00EA1424" w:rsidRDefault="00E106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de-DE" w:eastAsia="zh-CN"/>
        </w:rPr>
      </w:pPr>
      <w:r w:rsidRPr="00361D2E">
        <w:rPr>
          <w:rFonts w:eastAsia="MS Mincho"/>
          <w:b/>
          <w:color w:val="000000"/>
          <w:sz w:val="22"/>
          <w:lang w:val="pt-BR"/>
        </w:rPr>
        <w:t>Agenda item:</w:t>
      </w:r>
      <w:r w:rsidRPr="00361D2E">
        <w:rPr>
          <w:rFonts w:eastAsia="MS Mincho"/>
          <w:b/>
          <w:color w:val="000000"/>
          <w:sz w:val="22"/>
          <w:lang w:val="pt-BR"/>
        </w:rPr>
        <w:tab/>
      </w:r>
      <w:r w:rsidRPr="00361D2E">
        <w:rPr>
          <w:rFonts w:eastAsia="MS Mincho"/>
          <w:b/>
          <w:color w:val="000000"/>
          <w:sz w:val="22"/>
          <w:lang w:val="pt-BR" w:eastAsia="ja-JP"/>
        </w:rPr>
        <w:tab/>
      </w:r>
      <w:r w:rsidRPr="00361D2E">
        <w:rPr>
          <w:rFonts w:eastAsia="MS Mincho"/>
          <w:b/>
          <w:color w:val="000000"/>
          <w:sz w:val="22"/>
          <w:lang w:val="pt-BR" w:eastAsia="ja-JP"/>
        </w:rPr>
        <w:tab/>
      </w:r>
      <w:r w:rsidR="002F7D53" w:rsidRPr="00EA1424">
        <w:rPr>
          <w:rFonts w:eastAsiaTheme="minorEastAsia"/>
          <w:color w:val="000000"/>
          <w:sz w:val="22"/>
          <w:lang w:val="de-DE" w:eastAsia="zh-CN"/>
        </w:rPr>
        <w:t>7.12.2</w:t>
      </w:r>
    </w:p>
    <w:p w14:paraId="7B96DFBE" w14:textId="32CE5410" w:rsidR="000A5276" w:rsidRPr="003C71F3" w:rsidRDefault="00E106BE">
      <w:pPr>
        <w:spacing w:after="120"/>
        <w:ind w:left="1985" w:hanging="1985"/>
        <w:rPr>
          <w:color w:val="000000"/>
          <w:sz w:val="22"/>
          <w:lang w:eastAsia="zh-CN"/>
        </w:rPr>
      </w:pPr>
      <w:r w:rsidRPr="003C71F3">
        <w:rPr>
          <w:rFonts w:eastAsia="MS Mincho"/>
          <w:b/>
          <w:sz w:val="22"/>
        </w:rPr>
        <w:t>Source:</w:t>
      </w:r>
      <w:r w:rsidRPr="003C71F3">
        <w:rPr>
          <w:rFonts w:eastAsia="MS Mincho"/>
          <w:b/>
          <w:sz w:val="22"/>
        </w:rPr>
        <w:tab/>
      </w:r>
      <w:r w:rsidR="00AE41D6">
        <w:rPr>
          <w:color w:val="000000"/>
          <w:sz w:val="22"/>
          <w:lang w:val="en-US" w:eastAsia="zh-CN"/>
        </w:rPr>
        <w:t>CableLabs</w:t>
      </w:r>
    </w:p>
    <w:p w14:paraId="661282D1" w14:textId="247951F1" w:rsidR="000A5276" w:rsidRPr="003C71F3" w:rsidRDefault="00E106BE">
      <w:pPr>
        <w:spacing w:after="120"/>
        <w:ind w:left="1985" w:hanging="1985"/>
        <w:rPr>
          <w:rFonts w:eastAsiaTheme="minorEastAsia"/>
          <w:color w:val="000000"/>
          <w:sz w:val="22"/>
          <w:lang w:val="en-US" w:eastAsia="zh-CN"/>
        </w:rPr>
      </w:pPr>
      <w:r w:rsidRPr="003C71F3">
        <w:rPr>
          <w:rFonts w:eastAsia="MS Mincho"/>
          <w:b/>
          <w:color w:val="000000"/>
          <w:sz w:val="22"/>
        </w:rPr>
        <w:t>Title:</w:t>
      </w:r>
      <w:r w:rsidRPr="003C71F3">
        <w:rPr>
          <w:rFonts w:eastAsia="MS Mincho"/>
          <w:b/>
          <w:color w:val="000000"/>
          <w:sz w:val="22"/>
        </w:rPr>
        <w:tab/>
      </w:r>
      <w:r w:rsidR="000D4A72" w:rsidRPr="000D4A72">
        <w:rPr>
          <w:rFonts w:eastAsia="MS Mincho"/>
          <w:bCs/>
          <w:color w:val="000000"/>
          <w:sz w:val="22"/>
        </w:rPr>
        <w:t xml:space="preserve">WF on </w:t>
      </w:r>
      <w:r w:rsidR="00AE41D6" w:rsidRPr="00AE41D6">
        <w:rPr>
          <w:rFonts w:eastAsia="MS Mincho"/>
          <w:bCs/>
          <w:color w:val="000000"/>
          <w:sz w:val="22"/>
        </w:rPr>
        <w:t>NS_27 A-MPR for larger than 40MHz UL CBW for n48</w:t>
      </w:r>
    </w:p>
    <w:p w14:paraId="6F31836F" w14:textId="479E8C7B" w:rsidR="000A5276" w:rsidRPr="003C71F3" w:rsidRDefault="00E106BE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3C71F3">
        <w:rPr>
          <w:rFonts w:eastAsia="MS Mincho"/>
          <w:b/>
          <w:color w:val="000000"/>
          <w:sz w:val="22"/>
        </w:rPr>
        <w:t>Document for:</w:t>
      </w:r>
      <w:r w:rsidRPr="003C71F3">
        <w:rPr>
          <w:rFonts w:eastAsia="MS Mincho"/>
          <w:b/>
          <w:color w:val="000000"/>
          <w:sz w:val="22"/>
        </w:rPr>
        <w:tab/>
      </w:r>
      <w:r w:rsidR="000D4A72">
        <w:rPr>
          <w:rFonts w:eastAsiaTheme="minorEastAsia" w:hint="eastAsia"/>
          <w:color w:val="000000"/>
          <w:sz w:val="22"/>
          <w:lang w:eastAsia="zh-CN"/>
        </w:rPr>
        <w:t>Approval</w:t>
      </w:r>
    </w:p>
    <w:p w14:paraId="598C2EA9" w14:textId="5AA7BDF7" w:rsidR="000A5276" w:rsidRPr="003C71F3" w:rsidRDefault="00EA1424" w:rsidP="00EA1424">
      <w:pPr>
        <w:pStyle w:val="Heading1"/>
        <w:numPr>
          <w:ilvl w:val="0"/>
          <w:numId w:val="0"/>
        </w:numPr>
        <w:ind w:left="432" w:hanging="432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  <w:lang w:eastAsia="ja-JP"/>
        </w:rPr>
        <w:t>Way Forward</w:t>
      </w:r>
    </w:p>
    <w:p w14:paraId="6A5EF8DC" w14:textId="4A16B0FE" w:rsidR="00A8634B" w:rsidRDefault="00F75D3B" w:rsidP="00A8634B">
      <w:pPr>
        <w:jc w:val="both"/>
        <w:rPr>
          <w:iCs/>
          <w:lang w:eastAsia="zh-CN"/>
        </w:rPr>
      </w:pPr>
      <w:r>
        <w:rPr>
          <w:iCs/>
          <w:lang w:val="sv-SE" w:eastAsia="zh-CN"/>
        </w:rPr>
        <w:t xml:space="preserve">Adding new channel bandwidth in band n48 was approved in </w:t>
      </w:r>
      <w:r w:rsidR="005C6A66">
        <w:rPr>
          <w:iCs/>
          <w:lang w:val="sv-SE" w:eastAsia="zh-CN"/>
        </w:rPr>
        <w:t>RAN #</w:t>
      </w:r>
      <w:r w:rsidR="005A6951">
        <w:rPr>
          <w:iCs/>
          <w:lang w:val="sv-SE" w:eastAsia="zh-CN"/>
        </w:rPr>
        <w:t xml:space="preserve">104 </w:t>
      </w:r>
      <w:r>
        <w:rPr>
          <w:iCs/>
          <w:lang w:val="sv-SE" w:eastAsia="zh-CN"/>
        </w:rPr>
        <w:t>[1]</w:t>
      </w:r>
      <w:r w:rsidR="005A6951">
        <w:rPr>
          <w:iCs/>
          <w:lang w:val="sv-SE" w:eastAsia="zh-CN"/>
        </w:rPr>
        <w:t>.</w:t>
      </w:r>
      <w:r w:rsidR="00A8634B">
        <w:rPr>
          <w:rFonts w:hint="eastAsia"/>
          <w:iCs/>
          <w:lang w:eastAsia="zh-CN"/>
        </w:rPr>
        <w:t xml:space="preserve"> </w:t>
      </w:r>
      <w:r w:rsidR="00A8634B">
        <w:rPr>
          <w:iCs/>
          <w:lang w:eastAsia="zh-CN"/>
        </w:rPr>
        <w:t xml:space="preserve"> </w:t>
      </w:r>
      <w:r w:rsidR="00B27967">
        <w:rPr>
          <w:iCs/>
          <w:lang w:eastAsia="zh-CN"/>
        </w:rPr>
        <w:t xml:space="preserve">Companies expressed the simulation effort is quite large [2]-[3]. This way forward </w:t>
      </w:r>
      <w:r w:rsidR="000507C5">
        <w:rPr>
          <w:iCs/>
          <w:lang w:eastAsia="zh-CN"/>
        </w:rPr>
        <w:t>indicates priorities for the work.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303"/>
        <w:gridCol w:w="1497"/>
        <w:gridCol w:w="1852"/>
        <w:gridCol w:w="1735"/>
        <w:gridCol w:w="4451"/>
        <w:gridCol w:w="1568"/>
        <w:gridCol w:w="667"/>
      </w:tblGrid>
      <w:tr w:rsidR="00CB57CC" w:rsidRPr="00394D25" w14:paraId="31F48BFE" w14:textId="77777777" w:rsidTr="00894086">
        <w:tc>
          <w:tcPr>
            <w:tcW w:w="0" w:type="auto"/>
            <w:shd w:val="clear" w:color="auto" w:fill="D9D9D9"/>
          </w:tcPr>
          <w:p w14:paraId="2C85A9CC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Band</w:t>
            </w:r>
          </w:p>
        </w:tc>
        <w:tc>
          <w:tcPr>
            <w:tcW w:w="0" w:type="auto"/>
            <w:shd w:val="clear" w:color="auto" w:fill="D9D9D9"/>
          </w:tcPr>
          <w:p w14:paraId="1ECFD2E6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Channel bandwidth</w:t>
            </w:r>
          </w:p>
          <w:p w14:paraId="25DA8897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and SCS</w:t>
            </w:r>
          </w:p>
        </w:tc>
        <w:tc>
          <w:tcPr>
            <w:tcW w:w="0" w:type="auto"/>
            <w:shd w:val="clear" w:color="auto" w:fill="D9D9D9"/>
          </w:tcPr>
          <w:p w14:paraId="4BB6C3D3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0" w:type="auto"/>
            <w:shd w:val="clear" w:color="auto" w:fill="D9D9D9"/>
          </w:tcPr>
          <w:p w14:paraId="3D834D9E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0" w:type="auto"/>
            <w:shd w:val="clear" w:color="auto" w:fill="D9D9D9"/>
          </w:tcPr>
          <w:p w14:paraId="714589AD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Other supporting companies</w:t>
            </w:r>
          </w:p>
        </w:tc>
        <w:tc>
          <w:tcPr>
            <w:tcW w:w="0" w:type="auto"/>
            <w:shd w:val="clear" w:color="auto" w:fill="D9D9D9"/>
          </w:tcPr>
          <w:p w14:paraId="13BFA58A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Justification</w:t>
            </w:r>
          </w:p>
        </w:tc>
        <w:tc>
          <w:tcPr>
            <w:tcW w:w="0" w:type="auto"/>
            <w:shd w:val="clear" w:color="auto" w:fill="D9D9D9"/>
          </w:tcPr>
          <w:p w14:paraId="3A3E63FE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0" w:type="auto"/>
            <w:shd w:val="clear" w:color="auto" w:fill="D9D9D9"/>
          </w:tcPr>
          <w:p w14:paraId="068EDE58" w14:textId="77777777" w:rsidR="00CB57CC" w:rsidRPr="00394D25" w:rsidRDefault="00CB57CC" w:rsidP="00CC5117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status</w:t>
            </w:r>
          </w:p>
        </w:tc>
      </w:tr>
      <w:tr w:rsidR="00CB57CC" w:rsidRPr="00394D25" w14:paraId="73E9F1DF" w14:textId="77777777" w:rsidTr="00894086">
        <w:tc>
          <w:tcPr>
            <w:tcW w:w="0" w:type="auto"/>
            <w:shd w:val="clear" w:color="auto" w:fill="auto"/>
          </w:tcPr>
          <w:p w14:paraId="0F4EF5B7" w14:textId="77777777" w:rsidR="00CB57CC" w:rsidRPr="00394D25" w:rsidRDefault="00CB57CC" w:rsidP="00CC5117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n48</w:t>
            </w:r>
          </w:p>
        </w:tc>
        <w:tc>
          <w:tcPr>
            <w:tcW w:w="0" w:type="auto"/>
            <w:shd w:val="clear" w:color="auto" w:fill="auto"/>
          </w:tcPr>
          <w:p w14:paraId="63352AD8" w14:textId="77777777" w:rsidR="00CB57CC" w:rsidRDefault="00CB57CC" w:rsidP="00CC5117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50 MHz (15, 30 and 60kHz SCS)</w:t>
            </w:r>
          </w:p>
          <w:p w14:paraId="09B9979C" w14:textId="77777777" w:rsidR="00CB57CC" w:rsidRDefault="00CB57CC" w:rsidP="00CC5117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60, 70, 80, 90, 100 MHz (30 and 60 kHz SCS)</w:t>
            </w:r>
          </w:p>
          <w:p w14:paraId="2FF9E7CE" w14:textId="77777777" w:rsidR="00CB57CC" w:rsidRPr="00394D25" w:rsidRDefault="00CB57CC" w:rsidP="00CC5117">
            <w:pPr>
              <w:spacing w:after="0"/>
              <w:jc w:val="center"/>
              <w:rPr>
                <w:bCs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3EA327" w14:textId="77777777" w:rsidR="00CB57CC" w:rsidRPr="00636F52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  <w:r w:rsidRPr="00E77647">
              <w:rPr>
                <w:bCs/>
                <w:sz w:val="18"/>
                <w:lang w:val="en-US"/>
              </w:rPr>
              <w:t>Ruoyu Sun</w:t>
            </w:r>
            <w:r>
              <w:rPr>
                <w:bCs/>
                <w:sz w:val="18"/>
                <w:lang w:val="en-US"/>
              </w:rPr>
              <w:t>, Cable Labs</w:t>
            </w:r>
          </w:p>
        </w:tc>
        <w:tc>
          <w:tcPr>
            <w:tcW w:w="0" w:type="auto"/>
            <w:shd w:val="clear" w:color="auto" w:fill="auto"/>
          </w:tcPr>
          <w:p w14:paraId="7B05D66C" w14:textId="77777777" w:rsidR="00CB57CC" w:rsidRDefault="00000000" w:rsidP="00CC5117">
            <w:pPr>
              <w:spacing w:after="0"/>
              <w:rPr>
                <w:bCs/>
                <w:sz w:val="18"/>
                <w:lang w:val="en-US"/>
              </w:rPr>
            </w:pPr>
            <w:hyperlink r:id="rId9" w:history="1">
              <w:r w:rsidR="00CB57CC" w:rsidRPr="00B87F7C">
                <w:rPr>
                  <w:rStyle w:val="Hyperlink"/>
                  <w:bCs/>
                  <w:sz w:val="18"/>
                  <w:lang w:val="en-US"/>
                </w:rPr>
                <w:t>R.Sun@cablelabs.com</w:t>
              </w:r>
            </w:hyperlink>
          </w:p>
          <w:p w14:paraId="29FFE379" w14:textId="77777777" w:rsidR="00CB57CC" w:rsidRPr="00636F52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58C664B5" w14:textId="77777777" w:rsidR="00CB57CC" w:rsidRPr="00394D25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 xml:space="preserve">Charter, </w:t>
            </w:r>
            <w:proofErr w:type="gramStart"/>
            <w:r>
              <w:rPr>
                <w:bCs/>
                <w:sz w:val="18"/>
                <w:lang w:val="en-US"/>
              </w:rPr>
              <w:t>Comcast,  Samsung</w:t>
            </w:r>
            <w:proofErr w:type="gramEnd"/>
          </w:p>
        </w:tc>
        <w:tc>
          <w:tcPr>
            <w:tcW w:w="0" w:type="auto"/>
            <w:shd w:val="clear" w:color="auto" w:fill="auto"/>
          </w:tcPr>
          <w:p w14:paraId="4E126618" w14:textId="77777777" w:rsidR="00CB57CC" w:rsidRPr="00394D25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This channel BWs are already supported in DL, they should be supported in UL as well, see RP-241541.</w:t>
            </w:r>
          </w:p>
        </w:tc>
        <w:tc>
          <w:tcPr>
            <w:tcW w:w="0" w:type="auto"/>
            <w:shd w:val="clear" w:color="auto" w:fill="auto"/>
          </w:tcPr>
          <w:p w14:paraId="32E3879A" w14:textId="77777777" w:rsidR="00CB57CC" w:rsidRPr="00394D25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5DD5F377" w14:textId="77777777" w:rsidR="00CB57CC" w:rsidRPr="00394D25" w:rsidRDefault="00CB57CC" w:rsidP="00CC5117">
            <w:pPr>
              <w:spacing w:after="0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new</w:t>
            </w:r>
          </w:p>
        </w:tc>
      </w:tr>
    </w:tbl>
    <w:p w14:paraId="44E825C4" w14:textId="079CCFC0" w:rsidR="009E60F8" w:rsidRDefault="009E60F8" w:rsidP="004B393D">
      <w:pPr>
        <w:spacing w:afterLines="50" w:after="120"/>
        <w:rPr>
          <w:lang w:eastAsia="zh-CN"/>
        </w:rPr>
      </w:pPr>
    </w:p>
    <w:p w14:paraId="0871A0B7" w14:textId="542A5218" w:rsidR="000C4A09" w:rsidRDefault="000C4A09" w:rsidP="000C4A09">
      <w:pPr>
        <w:rPr>
          <w:lang w:val="sv-SE"/>
        </w:rPr>
      </w:pPr>
      <w:r>
        <w:rPr>
          <w:lang w:val="sv-SE"/>
        </w:rPr>
        <w:t>The prioritizing principles includes:</w:t>
      </w:r>
    </w:p>
    <w:p w14:paraId="6A88652D" w14:textId="321F09A6" w:rsidR="000C4A09" w:rsidRDefault="007E756B" w:rsidP="00894086">
      <w:pPr>
        <w:pStyle w:val="ListParagraph"/>
        <w:numPr>
          <w:ilvl w:val="0"/>
          <w:numId w:val="3"/>
        </w:numPr>
        <w:ind w:firstLineChars="0"/>
        <w:rPr>
          <w:lang w:val="sv-SE"/>
        </w:rPr>
      </w:pPr>
      <w:r>
        <w:rPr>
          <w:lang w:val="sv-SE"/>
        </w:rPr>
        <w:t>Start from smaller channel bandwidth</w:t>
      </w:r>
      <w:r w:rsidR="00016FF3">
        <w:rPr>
          <w:lang w:val="sv-SE"/>
        </w:rPr>
        <w:t>.</w:t>
      </w:r>
    </w:p>
    <w:p w14:paraId="00478460" w14:textId="7BB03646" w:rsidR="007E756B" w:rsidRDefault="00077220" w:rsidP="00894086">
      <w:pPr>
        <w:pStyle w:val="ListParagraph"/>
        <w:numPr>
          <w:ilvl w:val="0"/>
          <w:numId w:val="3"/>
        </w:numPr>
        <w:ind w:firstLineChars="0"/>
        <w:rPr>
          <w:lang w:val="sv-SE"/>
        </w:rPr>
      </w:pPr>
      <w:r>
        <w:rPr>
          <w:lang w:val="sv-SE"/>
        </w:rPr>
        <w:t>Check two or three channel center frequencies first</w:t>
      </w:r>
      <w:r w:rsidR="005C20D0">
        <w:rPr>
          <w:lang w:val="sv-SE"/>
        </w:rPr>
        <w:t xml:space="preserve"> with high priority, then expand the simulation for all other frequencies with low priority</w:t>
      </w:r>
      <w:r w:rsidR="00016FF3">
        <w:rPr>
          <w:lang w:val="sv-SE"/>
        </w:rPr>
        <w:t>.</w:t>
      </w:r>
    </w:p>
    <w:p w14:paraId="0D85732F" w14:textId="469A7F61" w:rsidR="00016FF3" w:rsidRDefault="00200D54" w:rsidP="00016FF3">
      <w:pPr>
        <w:rPr>
          <w:lang w:val="sv-SE"/>
        </w:rPr>
      </w:pPr>
      <w:r>
        <w:rPr>
          <w:lang w:val="sv-SE"/>
        </w:rPr>
        <w:t xml:space="preserve">The priority and </w:t>
      </w:r>
      <w:r w:rsidR="00337C93">
        <w:rPr>
          <w:lang w:val="sv-SE"/>
        </w:rPr>
        <w:t xml:space="preserve">proposed </w:t>
      </w:r>
      <w:r>
        <w:rPr>
          <w:lang w:val="sv-SE"/>
        </w:rPr>
        <w:t>timelines for each new channel bandwidth are listed in Table</w:t>
      </w:r>
      <w:r w:rsidR="00672114">
        <w:rPr>
          <w:lang w:val="sv-SE"/>
        </w:rPr>
        <w:t xml:space="preserve"> 1.</w:t>
      </w:r>
    </w:p>
    <w:p w14:paraId="631DA56F" w14:textId="75BC70E7" w:rsidR="00200D54" w:rsidRPr="00016FF3" w:rsidRDefault="00200D54" w:rsidP="00672114">
      <w:pPr>
        <w:jc w:val="center"/>
        <w:rPr>
          <w:lang w:val="sv-SE"/>
        </w:rPr>
      </w:pPr>
      <w:r>
        <w:rPr>
          <w:lang w:val="sv-SE"/>
        </w:rPr>
        <w:t xml:space="preserve">Table 1. </w:t>
      </w:r>
      <w:r w:rsidR="00672114">
        <w:rPr>
          <w:lang w:val="sv-SE"/>
        </w:rPr>
        <w:t xml:space="preserve">NS_27 A-MPR simulation priority and </w:t>
      </w:r>
      <w:r w:rsidR="00337C93">
        <w:rPr>
          <w:lang w:val="sv-SE"/>
        </w:rPr>
        <w:t xml:space="preserve">proposed </w:t>
      </w:r>
      <w:r w:rsidR="00672114">
        <w:rPr>
          <w:lang w:val="sv-SE"/>
        </w:rPr>
        <w:t>timeline.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0"/>
        <w:gridCol w:w="3091"/>
        <w:gridCol w:w="771"/>
        <w:gridCol w:w="3821"/>
      </w:tblGrid>
      <w:tr w:rsidR="00006925" w:rsidRPr="00837B0C" w14:paraId="4DB60F99" w14:textId="69016396" w:rsidTr="00064C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FB7878" w14:textId="77777777" w:rsidR="00006925" w:rsidRPr="007B46F0" w:rsidRDefault="00006925" w:rsidP="00837B0C">
            <w:pPr>
              <w:pStyle w:val="TAH"/>
            </w:pPr>
            <w:r w:rsidRPr="007B46F0">
              <w:t>Channel Bandwidth,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9942C" w14:textId="77777777" w:rsidR="00006925" w:rsidRPr="00BA3F8E" w:rsidRDefault="00006925" w:rsidP="00837B0C">
            <w:pPr>
              <w:pStyle w:val="TAH"/>
              <w:rPr>
                <w:lang w:val="en-US"/>
              </w:rPr>
            </w:pPr>
            <w:r w:rsidRPr="00BA3F8E">
              <w:rPr>
                <w:lang w:val="en-US"/>
              </w:rPr>
              <w:t>Carrier Centre Frequency, Fc, MHz</w:t>
            </w:r>
          </w:p>
        </w:tc>
        <w:tc>
          <w:tcPr>
            <w:tcW w:w="0" w:type="auto"/>
            <w:vMerge w:val="restart"/>
            <w:vAlign w:val="center"/>
          </w:tcPr>
          <w:p w14:paraId="2A0D81F5" w14:textId="5E966E66" w:rsidR="00006925" w:rsidRPr="000E50D1" w:rsidRDefault="00006925" w:rsidP="00837B0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Priority</w:t>
            </w:r>
          </w:p>
        </w:tc>
        <w:tc>
          <w:tcPr>
            <w:tcW w:w="0" w:type="auto"/>
            <w:vMerge w:val="restart"/>
            <w:vAlign w:val="center"/>
          </w:tcPr>
          <w:p w14:paraId="75566EFF" w14:textId="1504DB14" w:rsidR="00006925" w:rsidRDefault="00337C93" w:rsidP="00837B0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Proposed t</w:t>
            </w:r>
            <w:r w:rsidR="00837B0C">
              <w:rPr>
                <w:lang w:val="en-US"/>
              </w:rPr>
              <w:t>arget time for simulation results</w:t>
            </w:r>
          </w:p>
        </w:tc>
      </w:tr>
      <w:tr w:rsidR="00006925" w:rsidRPr="00837B0C" w14:paraId="0073865B" w14:textId="40B0FC85" w:rsidTr="00064CE4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C814117" w14:textId="77777777" w:rsidR="00006925" w:rsidRPr="00837B0C" w:rsidRDefault="00006925" w:rsidP="00837B0C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AAE765" w14:textId="77777777" w:rsidR="00006925" w:rsidRPr="00837B0C" w:rsidRDefault="00006925" w:rsidP="00837B0C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549A273B" w14:textId="77777777" w:rsidR="00006925" w:rsidRPr="00837B0C" w:rsidRDefault="00006925" w:rsidP="00837B0C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60D44984" w14:textId="77777777" w:rsidR="00006925" w:rsidRPr="00837B0C" w:rsidRDefault="00006925" w:rsidP="00837B0C">
            <w:pPr>
              <w:pStyle w:val="TAH"/>
              <w:rPr>
                <w:lang w:val="en-US"/>
              </w:rPr>
            </w:pPr>
          </w:p>
        </w:tc>
      </w:tr>
      <w:tr w:rsidR="00837B0C" w:rsidRPr="007B46F0" w14:paraId="5029C899" w14:textId="1AAC67B3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78D9EA" w14:textId="3A52DAEB" w:rsidR="00837B0C" w:rsidRPr="007B46F0" w:rsidRDefault="00837B0C" w:rsidP="00837B0C">
            <w:pPr>
              <w:pStyle w:val="TAC"/>
            </w:pPr>
            <w:r>
              <w:rPr>
                <w:lang w:val="en-US"/>
              </w:rPr>
              <w:t>5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CD008" w14:textId="2DF782F1" w:rsidR="00837B0C" w:rsidRPr="00C7322E" w:rsidRDefault="00837B0C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357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5, 3605, and 3625</w:t>
            </w:r>
          </w:p>
        </w:tc>
        <w:tc>
          <w:tcPr>
            <w:tcW w:w="0" w:type="auto"/>
            <w:vAlign w:val="center"/>
          </w:tcPr>
          <w:p w14:paraId="4D44DAA4" w14:textId="07B2D22D" w:rsidR="00837B0C" w:rsidRPr="00ED58A6" w:rsidRDefault="00837B0C" w:rsidP="00837B0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63130EF3" w14:textId="5DA09908" w:rsidR="00837B0C" w:rsidRPr="00CB1DFD" w:rsidRDefault="00CB1DFD" w:rsidP="00837B0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RAN4 #112-bis</w:t>
            </w:r>
            <w:r w:rsidR="00064CE4">
              <w:rPr>
                <w:lang w:val="en-US"/>
              </w:rPr>
              <w:t xml:space="preserve"> (Oct. 2024)</w:t>
            </w:r>
          </w:p>
        </w:tc>
      </w:tr>
      <w:tr w:rsidR="00837B0C" w:rsidRPr="007B46F0" w14:paraId="75F47DB2" w14:textId="3000EB7C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9EA27B2" w14:textId="77777777" w:rsidR="00837B0C" w:rsidRPr="007B46F0" w:rsidRDefault="00837B0C" w:rsidP="00837B0C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1A119" w14:textId="71D697BF" w:rsidR="00837B0C" w:rsidRPr="00587FC6" w:rsidRDefault="00837B0C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C43479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C43479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C43479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</w:t>
            </w:r>
            <w:r w:rsidR="00C43479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if needed</w:t>
            </w:r>
          </w:p>
        </w:tc>
        <w:tc>
          <w:tcPr>
            <w:tcW w:w="0" w:type="auto"/>
            <w:vAlign w:val="center"/>
          </w:tcPr>
          <w:p w14:paraId="2D768D72" w14:textId="51BBA3E9" w:rsidR="00837B0C" w:rsidRPr="00ED58A6" w:rsidRDefault="00837B0C" w:rsidP="00837B0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2E56CF63" w14:textId="3997DCEB" w:rsidR="00837B0C" w:rsidRPr="007B46F0" w:rsidRDefault="00FF0F29" w:rsidP="00837B0C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RAN4 #113</w:t>
            </w:r>
            <w:r w:rsidR="00064CE4">
              <w:rPr>
                <w:lang w:val="en-US"/>
              </w:rPr>
              <w:t xml:space="preserve"> (Nov. 2024)</w:t>
            </w:r>
          </w:p>
        </w:tc>
      </w:tr>
      <w:tr w:rsidR="00ED58A6" w:rsidRPr="007B46F0" w14:paraId="5489EACD" w14:textId="3F2EC7F3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02F1591" w14:textId="0E075BB9" w:rsidR="00ED58A6" w:rsidRPr="007B46F0" w:rsidRDefault="00ED58A6" w:rsidP="00837B0C">
            <w:pPr>
              <w:pStyle w:val="TAC"/>
            </w:pPr>
            <w:r>
              <w:rPr>
                <w:lang w:val="en-US"/>
              </w:rPr>
              <w:t>6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5B439A" w14:textId="55908725" w:rsidR="00ED58A6" w:rsidRPr="007B46F0" w:rsidRDefault="00ED58A6" w:rsidP="00837B0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35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80</w:t>
            </w:r>
            <w:r w:rsidR="009F13E1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and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</w:t>
            </w:r>
            <w:r w:rsidR="009F13E1">
              <w:rPr>
                <w:rFonts w:eastAsia="MS PGothic" w:cs="Arial"/>
                <w:kern w:val="24"/>
                <w:szCs w:val="18"/>
                <w:lang w:val="en-US" w:eastAsia="ja-JP"/>
              </w:rPr>
              <w:t>62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0" w:type="auto"/>
            <w:vAlign w:val="center"/>
          </w:tcPr>
          <w:p w14:paraId="0A7D9B56" w14:textId="40B5F78F" w:rsidR="00ED58A6" w:rsidRPr="007B46F0" w:rsidRDefault="00ED58A6" w:rsidP="00837B0C">
            <w:pPr>
              <w:pStyle w:val="TAC"/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00B999FC" w14:textId="42C50F47" w:rsidR="00ED58A6" w:rsidRPr="007B46F0" w:rsidRDefault="00064CE4" w:rsidP="00837B0C">
            <w:pPr>
              <w:pStyle w:val="TAC"/>
            </w:pPr>
            <w:r>
              <w:rPr>
                <w:lang w:val="en-US"/>
              </w:rPr>
              <w:t>RAN4 #112-bis (Oct. 2024)</w:t>
            </w:r>
          </w:p>
        </w:tc>
      </w:tr>
      <w:tr w:rsidR="00ED58A6" w:rsidRPr="007B46F0" w14:paraId="0F79824D" w14:textId="77777777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67A33EF" w14:textId="77777777" w:rsidR="00ED58A6" w:rsidRDefault="00ED58A6" w:rsidP="00837B0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273111" w14:textId="6DB1F8BE" w:rsidR="00ED58A6" w:rsidRPr="00C43479" w:rsidRDefault="00C43479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8E6E1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 if needed</w:t>
            </w:r>
          </w:p>
        </w:tc>
        <w:tc>
          <w:tcPr>
            <w:tcW w:w="0" w:type="auto"/>
            <w:vAlign w:val="center"/>
          </w:tcPr>
          <w:p w14:paraId="5F921976" w14:textId="1FE701E4" w:rsidR="00ED58A6" w:rsidRPr="007B46F0" w:rsidRDefault="00ED58A6" w:rsidP="00837B0C">
            <w:pPr>
              <w:pStyle w:val="TAC"/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02E7BE3B" w14:textId="18E76412" w:rsidR="00ED58A6" w:rsidRPr="007B46F0" w:rsidRDefault="00FF0F29" w:rsidP="00837B0C">
            <w:pPr>
              <w:pStyle w:val="TAC"/>
            </w:pPr>
            <w:r>
              <w:rPr>
                <w:lang w:val="en-US"/>
              </w:rPr>
              <w:t>RAN4 #113</w:t>
            </w:r>
            <w:r w:rsidR="00064CE4">
              <w:rPr>
                <w:lang w:val="en-US"/>
              </w:rPr>
              <w:t xml:space="preserve"> (Nov. 2024)</w:t>
            </w:r>
          </w:p>
        </w:tc>
      </w:tr>
      <w:tr w:rsidR="00837B0C" w:rsidRPr="007B46F0" w14:paraId="7C76C909" w14:textId="77777777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629F7B5" w14:textId="59FEFFB4" w:rsidR="00837B0C" w:rsidRDefault="00837B0C" w:rsidP="00837B0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1081B8" w14:textId="6E251EAE" w:rsidR="00837B0C" w:rsidRDefault="00837B0C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35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8</w:t>
            </w:r>
            <w:r w:rsidR="0066635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5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and 36</w:t>
            </w:r>
            <w:r w:rsidR="00666354">
              <w:rPr>
                <w:rFonts w:eastAsia="MS PGothic" w:cs="Arial"/>
                <w:kern w:val="24"/>
                <w:szCs w:val="18"/>
                <w:lang w:val="en-US" w:eastAsia="ja-JP"/>
              </w:rPr>
              <w:t>25</w:t>
            </w:r>
          </w:p>
        </w:tc>
        <w:tc>
          <w:tcPr>
            <w:tcW w:w="0" w:type="auto"/>
            <w:vAlign w:val="center"/>
          </w:tcPr>
          <w:p w14:paraId="7B4D34B3" w14:textId="52FF8C2C" w:rsidR="00837B0C" w:rsidRDefault="00837B0C" w:rsidP="00837B0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5BEBB475" w14:textId="3B55CE91" w:rsidR="00837B0C" w:rsidRPr="007B46F0" w:rsidRDefault="00CB1DFD" w:rsidP="00837B0C">
            <w:pPr>
              <w:pStyle w:val="TAC"/>
            </w:pPr>
            <w:r>
              <w:rPr>
                <w:lang w:val="en-US"/>
              </w:rPr>
              <w:t>RAN4 #11</w:t>
            </w:r>
            <w:r w:rsidR="00FF0F29">
              <w:rPr>
                <w:lang w:val="en-US"/>
              </w:rPr>
              <w:t>3</w:t>
            </w:r>
            <w:r w:rsidR="00064CE4">
              <w:rPr>
                <w:lang w:val="en-US"/>
              </w:rPr>
              <w:t xml:space="preserve"> (Nov. 2024)</w:t>
            </w:r>
          </w:p>
        </w:tc>
      </w:tr>
      <w:tr w:rsidR="00837B0C" w:rsidRPr="007B46F0" w14:paraId="5C5B5F70" w14:textId="77777777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73952A9" w14:textId="77777777" w:rsidR="00837B0C" w:rsidRDefault="00837B0C" w:rsidP="00837B0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24CDB9" w14:textId="2CC53D45" w:rsidR="00837B0C" w:rsidRDefault="00C43479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8E6E1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 if needed</w:t>
            </w:r>
          </w:p>
        </w:tc>
        <w:tc>
          <w:tcPr>
            <w:tcW w:w="0" w:type="auto"/>
            <w:vAlign w:val="center"/>
          </w:tcPr>
          <w:p w14:paraId="47F5121D" w14:textId="1C6B102E" w:rsidR="00837B0C" w:rsidRDefault="00837B0C" w:rsidP="00837B0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1FC4CF8F" w14:textId="18E6177F" w:rsidR="00837B0C" w:rsidRPr="007B46F0" w:rsidRDefault="00FF0F29" w:rsidP="00837B0C">
            <w:pPr>
              <w:pStyle w:val="TAC"/>
            </w:pPr>
            <w:r>
              <w:rPr>
                <w:lang w:val="en-US"/>
              </w:rPr>
              <w:t>RAN4 #114</w:t>
            </w:r>
            <w:r w:rsidR="00064CE4">
              <w:rPr>
                <w:lang w:val="en-US"/>
              </w:rPr>
              <w:t xml:space="preserve"> (Feb. 2024)</w:t>
            </w:r>
          </w:p>
        </w:tc>
      </w:tr>
      <w:tr w:rsidR="00837B0C" w:rsidRPr="007B46F0" w14:paraId="2BB9E8FB" w14:textId="77777777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0A3B02" w14:textId="10B14C14" w:rsidR="00837B0C" w:rsidRDefault="00837B0C" w:rsidP="00837B0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69F02" w14:textId="504998E2" w:rsidR="00837B0C" w:rsidRDefault="00837B0C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35</w:t>
            </w:r>
            <w:r w:rsidR="00666354">
              <w:rPr>
                <w:rFonts w:eastAsia="MS PGothic" w:cs="Arial"/>
                <w:kern w:val="24"/>
                <w:szCs w:val="18"/>
                <w:lang w:val="en-US" w:eastAsia="ja-JP"/>
              </w:rPr>
              <w:t>9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  <w:r w:rsidR="0066635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and 36</w:t>
            </w:r>
            <w:r w:rsidR="005136C1"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0" w:type="auto"/>
            <w:vAlign w:val="center"/>
          </w:tcPr>
          <w:p w14:paraId="638EDD0D" w14:textId="13C376C2" w:rsidR="00837B0C" w:rsidRDefault="00837B0C" w:rsidP="00837B0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7AC326F1" w14:textId="3BF4866B" w:rsidR="00837B0C" w:rsidRPr="007B46F0" w:rsidRDefault="00FF0F29" w:rsidP="00837B0C">
            <w:pPr>
              <w:pStyle w:val="TAC"/>
            </w:pPr>
            <w:r>
              <w:rPr>
                <w:lang w:val="en-US"/>
              </w:rPr>
              <w:t>RAN4 #113</w:t>
            </w:r>
            <w:r w:rsidR="00064CE4">
              <w:rPr>
                <w:lang w:val="en-US"/>
              </w:rPr>
              <w:t xml:space="preserve"> (Nov. 2024)</w:t>
            </w:r>
          </w:p>
        </w:tc>
      </w:tr>
      <w:tr w:rsidR="00837B0C" w:rsidRPr="007B46F0" w14:paraId="614292A0" w14:textId="77777777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8E147EB" w14:textId="77777777" w:rsidR="00837B0C" w:rsidRDefault="00837B0C" w:rsidP="00837B0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90EBB8" w14:textId="27D9368A" w:rsidR="00837B0C" w:rsidRDefault="00C43479" w:rsidP="00837B0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8E6E1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 if needed</w:t>
            </w:r>
          </w:p>
        </w:tc>
        <w:tc>
          <w:tcPr>
            <w:tcW w:w="0" w:type="auto"/>
            <w:vAlign w:val="center"/>
          </w:tcPr>
          <w:p w14:paraId="33AFDA85" w14:textId="07E42851" w:rsidR="00837B0C" w:rsidRDefault="00837B0C" w:rsidP="00837B0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7C5EF0A3" w14:textId="18DFC1D9" w:rsidR="00837B0C" w:rsidRPr="007B46F0" w:rsidRDefault="00FF0F29" w:rsidP="00837B0C">
            <w:pPr>
              <w:pStyle w:val="TAC"/>
            </w:pPr>
            <w:r>
              <w:rPr>
                <w:lang w:val="en-US"/>
              </w:rPr>
              <w:t>RAN4 #114</w:t>
            </w:r>
            <w:r w:rsidR="00064CE4">
              <w:rPr>
                <w:lang w:val="en-US"/>
              </w:rPr>
              <w:t xml:space="preserve"> (Feb. 2024)</w:t>
            </w:r>
          </w:p>
        </w:tc>
      </w:tr>
      <w:tr w:rsidR="0073496B" w:rsidRPr="007B46F0" w14:paraId="3D6015F5" w14:textId="77777777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1F4183A" w14:textId="3BA6CC24" w:rsidR="0073496B" w:rsidRDefault="0073496B" w:rsidP="0073496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20A91" w14:textId="2B4D8099" w:rsidR="0073496B" w:rsidRDefault="0073496B" w:rsidP="0073496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35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95 and 3625</w:t>
            </w:r>
          </w:p>
        </w:tc>
        <w:tc>
          <w:tcPr>
            <w:tcW w:w="0" w:type="auto"/>
            <w:vAlign w:val="center"/>
          </w:tcPr>
          <w:p w14:paraId="426C1792" w14:textId="718F0B5E" w:rsidR="0073496B" w:rsidRDefault="0073496B" w:rsidP="0073496B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47D12408" w14:textId="5B1C50BC" w:rsidR="0073496B" w:rsidRPr="007B46F0" w:rsidRDefault="00FF0F29" w:rsidP="0073496B">
            <w:pPr>
              <w:pStyle w:val="TAC"/>
            </w:pPr>
            <w:r>
              <w:rPr>
                <w:lang w:val="en-US"/>
              </w:rPr>
              <w:t>RAN4 #114</w:t>
            </w:r>
            <w:r w:rsidR="00064CE4">
              <w:rPr>
                <w:lang w:val="en-US"/>
              </w:rPr>
              <w:t xml:space="preserve"> (Feb. 2024)</w:t>
            </w:r>
          </w:p>
        </w:tc>
      </w:tr>
      <w:tr w:rsidR="0073496B" w:rsidRPr="007B46F0" w14:paraId="0C51B57B" w14:textId="77777777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EB2E74D" w14:textId="77777777" w:rsidR="0073496B" w:rsidRDefault="0073496B" w:rsidP="0073496B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6054A8" w14:textId="5C2AA8CC" w:rsidR="0073496B" w:rsidRDefault="00C43479" w:rsidP="0073496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8E6E1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 if needed</w:t>
            </w:r>
          </w:p>
        </w:tc>
        <w:tc>
          <w:tcPr>
            <w:tcW w:w="0" w:type="auto"/>
            <w:vAlign w:val="center"/>
          </w:tcPr>
          <w:p w14:paraId="4A9C8926" w14:textId="6E14E3F2" w:rsidR="0073496B" w:rsidRDefault="0073496B" w:rsidP="0073496B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724641A8" w14:textId="2B610C5F" w:rsidR="0073496B" w:rsidRPr="007B46F0" w:rsidRDefault="00E82A20" w:rsidP="0073496B">
            <w:pPr>
              <w:pStyle w:val="TAC"/>
            </w:pPr>
            <w:r>
              <w:rPr>
                <w:lang w:val="en-US"/>
              </w:rPr>
              <w:t>RAN4 #114 (Feb. 2024)</w:t>
            </w:r>
          </w:p>
        </w:tc>
      </w:tr>
      <w:tr w:rsidR="00BA6013" w:rsidRPr="007B46F0" w14:paraId="62E79015" w14:textId="77777777" w:rsidTr="00064CE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CFB8835" w14:textId="0B733592" w:rsidR="00BA6013" w:rsidRDefault="00BA6013" w:rsidP="00BA60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7B46F0">
              <w:t>0 MHz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A52336" w14:textId="34AC5BAF" w:rsidR="00BA6013" w:rsidRDefault="00BA6013" w:rsidP="00BA601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B46F0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= </w:t>
            </w:r>
            <w:r w:rsidRPr="007B46F0">
              <w:rPr>
                <w:rFonts w:eastAsia="MS PGothic" w:cs="Arial"/>
                <w:kern w:val="24"/>
                <w:szCs w:val="18"/>
                <w:lang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600 and 36</w:t>
            </w:r>
            <w:r w:rsidR="005136C1"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0" w:type="auto"/>
            <w:vAlign w:val="center"/>
          </w:tcPr>
          <w:p w14:paraId="12448CD0" w14:textId="5EAE7571" w:rsidR="00BA6013" w:rsidRDefault="00BA6013" w:rsidP="00BA601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0" w:type="auto"/>
            <w:vAlign w:val="center"/>
          </w:tcPr>
          <w:p w14:paraId="6ADAB1E5" w14:textId="50DF12C4" w:rsidR="00BA6013" w:rsidRPr="007B46F0" w:rsidRDefault="00FF0F29" w:rsidP="00BA6013">
            <w:pPr>
              <w:pStyle w:val="TAC"/>
            </w:pPr>
            <w:r>
              <w:rPr>
                <w:lang w:val="en-US"/>
              </w:rPr>
              <w:t>RAN4 #114</w:t>
            </w:r>
            <w:r w:rsidR="00064CE4">
              <w:rPr>
                <w:lang w:val="en-US"/>
              </w:rPr>
              <w:t xml:space="preserve"> (Feb. 2024)</w:t>
            </w:r>
          </w:p>
        </w:tc>
      </w:tr>
      <w:tr w:rsidR="00BA6013" w:rsidRPr="007B46F0" w14:paraId="555EF50F" w14:textId="77777777" w:rsidTr="00064CE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F75D961" w14:textId="77777777" w:rsidR="00BA6013" w:rsidRDefault="00BA6013" w:rsidP="00BA6013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21329B" w14:textId="02E1E1EA" w:rsidR="00BA6013" w:rsidRDefault="00BA6013" w:rsidP="00BA601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Other 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>F</w:t>
            </w:r>
            <w:r w:rsidRPr="008E6E1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values</w:t>
            </w:r>
            <w:r w:rsidR="008E6E1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if needed</w:t>
            </w:r>
          </w:p>
        </w:tc>
        <w:tc>
          <w:tcPr>
            <w:tcW w:w="0" w:type="auto"/>
            <w:vAlign w:val="center"/>
          </w:tcPr>
          <w:p w14:paraId="4F9F5261" w14:textId="505EB23D" w:rsidR="00BA6013" w:rsidRDefault="00BA6013" w:rsidP="00BA601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Low</w:t>
            </w:r>
          </w:p>
        </w:tc>
        <w:tc>
          <w:tcPr>
            <w:tcW w:w="0" w:type="auto"/>
            <w:vAlign w:val="center"/>
          </w:tcPr>
          <w:p w14:paraId="2E2826A3" w14:textId="45245BF2" w:rsidR="00BA6013" w:rsidRPr="007B46F0" w:rsidRDefault="00E82A20" w:rsidP="00BA6013">
            <w:pPr>
              <w:pStyle w:val="TAC"/>
            </w:pPr>
            <w:r>
              <w:rPr>
                <w:lang w:val="en-US"/>
              </w:rPr>
              <w:t>RAN4 #114 (Feb. 2024)</w:t>
            </w:r>
          </w:p>
        </w:tc>
      </w:tr>
    </w:tbl>
    <w:p w14:paraId="54AEB7ED" w14:textId="77777777" w:rsidR="00672114" w:rsidRDefault="00672114" w:rsidP="00672114">
      <w:pPr>
        <w:rPr>
          <w:lang w:val="sv-SE"/>
        </w:rPr>
      </w:pPr>
    </w:p>
    <w:p w14:paraId="05B23CE1" w14:textId="4116988F" w:rsidR="000507C5" w:rsidRPr="00672114" w:rsidRDefault="00672114" w:rsidP="00672114">
      <w:pPr>
        <w:rPr>
          <w:lang w:val="sv-SE"/>
        </w:rPr>
      </w:pPr>
      <w:r>
        <w:rPr>
          <w:lang w:val="sv-SE"/>
        </w:rPr>
        <w:t xml:space="preserve">After collecting all the simulation results, </w:t>
      </w:r>
      <w:r w:rsidR="0014110F">
        <w:rPr>
          <w:lang w:val="sv-SE"/>
        </w:rPr>
        <w:t>we will c</w:t>
      </w:r>
      <w:r w:rsidR="00DA6059" w:rsidRPr="00672114">
        <w:rPr>
          <w:lang w:val="sv-SE"/>
        </w:rPr>
        <w:t xml:space="preserve">onclude in </w:t>
      </w:r>
      <w:r w:rsidR="00406A18" w:rsidRPr="00672114">
        <w:rPr>
          <w:lang w:val="sv-SE"/>
        </w:rPr>
        <w:t>RAN4 #114-bis (April, 2024)</w:t>
      </w:r>
      <w:r w:rsidR="001F265B" w:rsidRPr="00672114">
        <w:rPr>
          <w:lang w:val="sv-SE"/>
        </w:rPr>
        <w:t xml:space="preserve">, </w:t>
      </w:r>
      <w:r w:rsidR="0014110F">
        <w:rPr>
          <w:lang w:val="sv-SE"/>
        </w:rPr>
        <w:t xml:space="preserve">and </w:t>
      </w:r>
      <w:r w:rsidR="001F265B" w:rsidRPr="00672114">
        <w:rPr>
          <w:lang w:val="sv-SE"/>
        </w:rPr>
        <w:t>consider to reduce number of A-MPR regions for large channel bandwidth</w:t>
      </w:r>
      <w:r w:rsidR="0014110F">
        <w:rPr>
          <w:lang w:val="sv-SE"/>
        </w:rPr>
        <w:t xml:space="preserve"> in order to reduce testing efforts.</w:t>
      </w:r>
    </w:p>
    <w:p w14:paraId="22822DF4" w14:textId="7E2C8BAB" w:rsidR="00B12402" w:rsidRPr="007B46F0" w:rsidRDefault="00B12402" w:rsidP="005C6A66">
      <w:pPr>
        <w:pStyle w:val="Heading1"/>
        <w:numPr>
          <w:ilvl w:val="0"/>
          <w:numId w:val="0"/>
        </w:numPr>
        <w:ind w:left="432" w:hanging="432"/>
      </w:pPr>
      <w:r w:rsidRPr="007B46F0">
        <w:t>References</w:t>
      </w:r>
    </w:p>
    <w:p w14:paraId="77299FA9" w14:textId="02F0B472" w:rsidR="00B12402" w:rsidRDefault="00FD1310" w:rsidP="00B12402">
      <w:pPr>
        <w:pStyle w:val="EX"/>
        <w:tabs>
          <w:tab w:val="num" w:pos="369"/>
        </w:tabs>
        <w:ind w:left="374" w:hanging="37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B12402" w:rsidRPr="007B46F0">
        <w:rPr>
          <w:rFonts w:ascii="Arial" w:hAnsi="Arial" w:cs="Arial"/>
          <w:bCs/>
        </w:rPr>
        <w:t>RP-24</w:t>
      </w:r>
      <w:r w:rsidR="009A4E2E">
        <w:rPr>
          <w:rFonts w:ascii="Arial" w:hAnsi="Arial" w:cs="Arial"/>
          <w:bCs/>
        </w:rPr>
        <w:t>1684</w:t>
      </w:r>
      <w:r w:rsidR="0035533A">
        <w:rPr>
          <w:rFonts w:ascii="Arial" w:hAnsi="Arial" w:cs="Arial"/>
          <w:bCs/>
        </w:rPr>
        <w:t>,</w:t>
      </w:r>
      <w:r w:rsidR="00B12402" w:rsidRPr="007B46F0">
        <w:rPr>
          <w:rFonts w:ascii="Arial" w:hAnsi="Arial" w:cs="Arial"/>
          <w:bCs/>
        </w:rPr>
        <w:t xml:space="preserve"> “</w:t>
      </w:r>
      <w:r w:rsidRPr="00FD1310">
        <w:rPr>
          <w:rFonts w:ascii="Arial" w:hAnsi="Arial" w:cs="Arial"/>
          <w:bCs/>
        </w:rPr>
        <w:t>New WID: Basket WID on adding channel bandwidth support to existing NR bands</w:t>
      </w:r>
      <w:r w:rsidR="00B12402" w:rsidRPr="007B46F0">
        <w:rPr>
          <w:rFonts w:ascii="Arial" w:hAnsi="Arial" w:cs="Arial"/>
          <w:bCs/>
        </w:rPr>
        <w:t>”, RAN4 VC, 3GPP TSG-RAN Meeting #104, Shanghai, China, June 17-20, 2024</w:t>
      </w:r>
      <w:r w:rsidR="00720061">
        <w:rPr>
          <w:rFonts w:ascii="Arial" w:hAnsi="Arial" w:cs="Arial"/>
          <w:bCs/>
        </w:rPr>
        <w:t>.</w:t>
      </w:r>
    </w:p>
    <w:p w14:paraId="6DFA3959" w14:textId="1C827A51" w:rsidR="00720061" w:rsidRPr="007B650F" w:rsidRDefault="00720061" w:rsidP="00720061">
      <w:pPr>
        <w:pStyle w:val="EX"/>
        <w:tabs>
          <w:tab w:val="num" w:pos="369"/>
        </w:tabs>
        <w:ind w:left="374" w:hanging="374"/>
        <w:jc w:val="both"/>
        <w:rPr>
          <w:rFonts w:ascii="Arial" w:hAnsi="Arial" w:cs="Arial"/>
          <w:bCs/>
        </w:rPr>
      </w:pPr>
      <w:r w:rsidRPr="007B650F">
        <w:rPr>
          <w:rFonts w:ascii="Arial" w:hAnsi="Arial" w:cs="Arial"/>
          <w:bCs/>
        </w:rPr>
        <w:t xml:space="preserve">[2] </w:t>
      </w:r>
      <w:r w:rsidR="003C15B9" w:rsidRPr="007B650F">
        <w:rPr>
          <w:rFonts w:ascii="Arial" w:hAnsi="Arial" w:cs="Arial"/>
          <w:bCs/>
        </w:rPr>
        <w:t>R4-2411148</w:t>
      </w:r>
      <w:r w:rsidR="0035533A" w:rsidRPr="007B650F">
        <w:rPr>
          <w:rFonts w:ascii="Arial" w:hAnsi="Arial" w:cs="Arial"/>
          <w:bCs/>
        </w:rPr>
        <w:t>,</w:t>
      </w:r>
      <w:r w:rsidR="003C15B9" w:rsidRPr="007B650F">
        <w:rPr>
          <w:rFonts w:ascii="Arial" w:hAnsi="Arial" w:cs="Arial"/>
          <w:bCs/>
        </w:rPr>
        <w:t xml:space="preserve"> </w:t>
      </w:r>
      <w:r w:rsidRPr="007B650F">
        <w:rPr>
          <w:rFonts w:ascii="Arial" w:hAnsi="Arial" w:cs="Arial"/>
          <w:bCs/>
        </w:rPr>
        <w:t>“</w:t>
      </w:r>
      <w:r w:rsidR="002D545E" w:rsidRPr="007B650F">
        <w:rPr>
          <w:rFonts w:ascii="Arial" w:hAnsi="Arial" w:cs="Arial"/>
          <w:bCs/>
        </w:rPr>
        <w:t>n48 100MHz UL</w:t>
      </w:r>
      <w:r w:rsidRPr="007B650F">
        <w:rPr>
          <w:rFonts w:ascii="Arial" w:hAnsi="Arial" w:cs="Arial"/>
          <w:bCs/>
        </w:rPr>
        <w:t xml:space="preserve">”, </w:t>
      </w:r>
      <w:r w:rsidR="002D545E" w:rsidRPr="007B650F">
        <w:rPr>
          <w:rFonts w:ascii="Arial" w:hAnsi="Arial" w:cs="Arial"/>
          <w:bCs/>
        </w:rPr>
        <w:t>Apple</w:t>
      </w:r>
      <w:r w:rsidRPr="007B650F">
        <w:rPr>
          <w:rFonts w:ascii="Arial" w:hAnsi="Arial" w:cs="Arial"/>
          <w:bCs/>
        </w:rPr>
        <w:t>, 3GPP RAN</w:t>
      </w:r>
      <w:r w:rsidR="002D545E" w:rsidRPr="007B650F">
        <w:rPr>
          <w:rFonts w:ascii="Arial" w:hAnsi="Arial" w:cs="Arial"/>
          <w:bCs/>
        </w:rPr>
        <w:t>4</w:t>
      </w:r>
      <w:r w:rsidRPr="007B650F">
        <w:rPr>
          <w:rFonts w:ascii="Arial" w:hAnsi="Arial" w:cs="Arial"/>
          <w:bCs/>
        </w:rPr>
        <w:t xml:space="preserve"> Meeting #1</w:t>
      </w:r>
      <w:r w:rsidR="002D545E" w:rsidRPr="007B650F">
        <w:rPr>
          <w:rFonts w:ascii="Arial" w:hAnsi="Arial" w:cs="Arial"/>
          <w:bCs/>
        </w:rPr>
        <w:t>12</w:t>
      </w:r>
      <w:r w:rsidRPr="007B650F">
        <w:rPr>
          <w:rFonts w:ascii="Arial" w:hAnsi="Arial" w:cs="Arial"/>
          <w:bCs/>
        </w:rPr>
        <w:t xml:space="preserve">, </w:t>
      </w:r>
      <w:r w:rsidR="002D545E" w:rsidRPr="007B650F">
        <w:rPr>
          <w:rFonts w:ascii="Arial" w:hAnsi="Arial" w:cs="Arial"/>
          <w:bCs/>
        </w:rPr>
        <w:t xml:space="preserve">Maastricht, Netherlands, 19-23 </w:t>
      </w:r>
      <w:r w:rsidR="00EA1424" w:rsidRPr="007B650F">
        <w:rPr>
          <w:rFonts w:ascii="Arial" w:hAnsi="Arial" w:cs="Arial"/>
          <w:bCs/>
        </w:rPr>
        <w:t>August</w:t>
      </w:r>
      <w:r w:rsidRPr="007B650F">
        <w:rPr>
          <w:rFonts w:ascii="Arial" w:hAnsi="Arial" w:cs="Arial"/>
          <w:bCs/>
        </w:rPr>
        <w:t xml:space="preserve"> 2024</w:t>
      </w:r>
      <w:r w:rsidR="002D545E" w:rsidRPr="007B650F">
        <w:rPr>
          <w:rFonts w:ascii="Arial" w:hAnsi="Arial" w:cs="Arial"/>
          <w:bCs/>
        </w:rPr>
        <w:t>.</w:t>
      </w:r>
    </w:p>
    <w:p w14:paraId="1373EA2D" w14:textId="63CCC5ED" w:rsidR="0092508B" w:rsidRPr="0035533A" w:rsidRDefault="0092508B" w:rsidP="0092508B">
      <w:pPr>
        <w:pStyle w:val="EX"/>
        <w:tabs>
          <w:tab w:val="num" w:pos="369"/>
        </w:tabs>
        <w:ind w:left="374" w:hanging="374"/>
        <w:jc w:val="both"/>
        <w:rPr>
          <w:rFonts w:ascii="Arial" w:hAnsi="Arial" w:cs="Arial"/>
          <w:bCs/>
          <w:lang w:val="en-US"/>
        </w:rPr>
      </w:pPr>
      <w:r w:rsidRPr="0035533A">
        <w:rPr>
          <w:rFonts w:ascii="Arial" w:hAnsi="Arial" w:cs="Arial"/>
          <w:bCs/>
          <w:lang w:val="en-US"/>
        </w:rPr>
        <w:t xml:space="preserve">[3] </w:t>
      </w:r>
      <w:r w:rsidR="0035533A" w:rsidRPr="0035533A">
        <w:rPr>
          <w:rFonts w:ascii="Arial" w:hAnsi="Arial" w:cs="Arial"/>
          <w:bCs/>
          <w:lang w:val="en-US"/>
        </w:rPr>
        <w:t xml:space="preserve">R4-2413200, </w:t>
      </w:r>
      <w:r w:rsidRPr="0035533A">
        <w:rPr>
          <w:rFonts w:ascii="Arial" w:hAnsi="Arial" w:cs="Arial"/>
          <w:bCs/>
          <w:lang w:val="en-US"/>
        </w:rPr>
        <w:t>“</w:t>
      </w:r>
      <w:r w:rsidR="008D3D06" w:rsidRPr="0035533A">
        <w:rPr>
          <w:rFonts w:ascii="Arial" w:hAnsi="Arial" w:cs="Arial"/>
          <w:bCs/>
          <w:lang w:val="en-US"/>
        </w:rPr>
        <w:t>On NS_27 A-MPR for larger than 40MHz UL CBW for n48</w:t>
      </w:r>
      <w:r w:rsidRPr="0035533A">
        <w:rPr>
          <w:rFonts w:ascii="Arial" w:hAnsi="Arial" w:cs="Arial"/>
          <w:bCs/>
          <w:lang w:val="en-US"/>
        </w:rPr>
        <w:t xml:space="preserve">”, </w:t>
      </w:r>
      <w:r w:rsidR="00B27967" w:rsidRPr="004D5547">
        <w:rPr>
          <w:rFonts w:ascii="Arial" w:hAnsi="Arial" w:cs="Arial"/>
          <w:bCs/>
          <w:sz w:val="22"/>
        </w:rPr>
        <w:t>Skyworks Solutions</w:t>
      </w:r>
      <w:r w:rsidR="00B27967">
        <w:rPr>
          <w:rFonts w:ascii="Arial" w:hAnsi="Arial" w:cs="Arial"/>
          <w:bCs/>
          <w:sz w:val="22"/>
        </w:rPr>
        <w:t>,</w:t>
      </w:r>
      <w:r w:rsidR="00B27967" w:rsidRPr="004D5547">
        <w:rPr>
          <w:rFonts w:ascii="Arial" w:hAnsi="Arial" w:cs="Arial"/>
          <w:bCs/>
          <w:sz w:val="22"/>
        </w:rPr>
        <w:t xml:space="preserve"> Inc.</w:t>
      </w:r>
      <w:r w:rsidRPr="0035533A">
        <w:rPr>
          <w:rFonts w:ascii="Arial" w:hAnsi="Arial" w:cs="Arial"/>
          <w:bCs/>
          <w:lang w:val="en-US"/>
        </w:rPr>
        <w:t xml:space="preserve">, 3GPP RAN4 Meeting #112, Maastricht, </w:t>
      </w:r>
      <w:r w:rsidR="0035533A" w:rsidRPr="0035533A">
        <w:rPr>
          <w:rFonts w:ascii="Arial" w:hAnsi="Arial" w:cs="Arial"/>
          <w:bCs/>
          <w:lang w:val="en-US"/>
        </w:rPr>
        <w:t>Netherlands</w:t>
      </w:r>
      <w:r w:rsidRPr="0035533A">
        <w:rPr>
          <w:rFonts w:ascii="Arial" w:hAnsi="Arial" w:cs="Arial"/>
          <w:bCs/>
          <w:lang w:val="en-US"/>
        </w:rPr>
        <w:t xml:space="preserve">, 19-23 </w:t>
      </w:r>
      <w:r w:rsidR="00EA1424" w:rsidRPr="0035533A">
        <w:rPr>
          <w:rFonts w:ascii="Arial" w:hAnsi="Arial" w:cs="Arial"/>
          <w:bCs/>
          <w:lang w:val="en-US"/>
        </w:rPr>
        <w:t>August</w:t>
      </w:r>
      <w:r w:rsidRPr="0035533A">
        <w:rPr>
          <w:rFonts w:ascii="Arial" w:hAnsi="Arial" w:cs="Arial"/>
          <w:bCs/>
          <w:lang w:val="en-US"/>
        </w:rPr>
        <w:t xml:space="preserve"> 2024.</w:t>
      </w:r>
    </w:p>
    <w:p w14:paraId="7E3FBB1D" w14:textId="77777777" w:rsidR="00720061" w:rsidRPr="0035533A" w:rsidRDefault="00720061" w:rsidP="00B12402">
      <w:pPr>
        <w:pStyle w:val="EX"/>
        <w:tabs>
          <w:tab w:val="num" w:pos="369"/>
        </w:tabs>
        <w:ind w:left="374" w:hanging="374"/>
        <w:jc w:val="both"/>
        <w:rPr>
          <w:rFonts w:ascii="Arial" w:hAnsi="Arial" w:cs="Arial"/>
          <w:bCs/>
          <w:lang w:val="en-US"/>
        </w:rPr>
      </w:pPr>
    </w:p>
    <w:p w14:paraId="589888CF" w14:textId="77777777" w:rsidR="00B12402" w:rsidRPr="0035533A" w:rsidRDefault="00B12402" w:rsidP="004B393D">
      <w:pPr>
        <w:spacing w:afterLines="50" w:after="120"/>
        <w:rPr>
          <w:lang w:val="en-US" w:eastAsia="zh-CN"/>
        </w:rPr>
      </w:pPr>
    </w:p>
    <w:sectPr w:rsidR="00B12402" w:rsidRPr="0035533A" w:rsidSect="00EA1424">
      <w:footnotePr>
        <w:numRestart w:val="eachSect"/>
      </w:footnotePr>
      <w:pgSz w:w="16838" w:h="23811" w:code="8"/>
      <w:pgMar w:top="1440" w:right="1152" w:bottom="1440" w:left="1152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8910" w14:textId="77777777" w:rsidR="00696463" w:rsidRDefault="00696463">
      <w:pPr>
        <w:spacing w:after="0"/>
      </w:pPr>
      <w:r>
        <w:separator/>
      </w:r>
    </w:p>
  </w:endnote>
  <w:endnote w:type="continuationSeparator" w:id="0">
    <w:p w14:paraId="47F23EE4" w14:textId="77777777" w:rsidR="00696463" w:rsidRDefault="00696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28589" w14:textId="77777777" w:rsidR="00696463" w:rsidRDefault="00696463">
      <w:pPr>
        <w:spacing w:after="0"/>
      </w:pPr>
      <w:r>
        <w:separator/>
      </w:r>
    </w:p>
  </w:footnote>
  <w:footnote w:type="continuationSeparator" w:id="0">
    <w:p w14:paraId="091803DA" w14:textId="77777777" w:rsidR="00696463" w:rsidRDefault="00696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37A3D"/>
    <w:multiLevelType w:val="multilevel"/>
    <w:tmpl w:val="49802B5E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7082A"/>
    <w:multiLevelType w:val="hybridMultilevel"/>
    <w:tmpl w:val="C2B4F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301850">
    <w:abstractNumId w:val="0"/>
  </w:num>
  <w:num w:numId="2" w16cid:durableId="1706371875">
    <w:abstractNumId w:val="1"/>
  </w:num>
  <w:num w:numId="3" w16cid:durableId="96515954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82"/>
    <w:rsid w:val="000015E9"/>
    <w:rsid w:val="000016D6"/>
    <w:rsid w:val="00001F5D"/>
    <w:rsid w:val="0000223C"/>
    <w:rsid w:val="000027B2"/>
    <w:rsid w:val="00004165"/>
    <w:rsid w:val="00004255"/>
    <w:rsid w:val="000047C8"/>
    <w:rsid w:val="000051F0"/>
    <w:rsid w:val="00005291"/>
    <w:rsid w:val="00006925"/>
    <w:rsid w:val="000072CF"/>
    <w:rsid w:val="000072EA"/>
    <w:rsid w:val="00011CC0"/>
    <w:rsid w:val="00012DF7"/>
    <w:rsid w:val="00014526"/>
    <w:rsid w:val="00015223"/>
    <w:rsid w:val="00015546"/>
    <w:rsid w:val="0001683A"/>
    <w:rsid w:val="00016FF3"/>
    <w:rsid w:val="00020C56"/>
    <w:rsid w:val="00021C25"/>
    <w:rsid w:val="00022978"/>
    <w:rsid w:val="000237F1"/>
    <w:rsid w:val="000240A5"/>
    <w:rsid w:val="00024FCF"/>
    <w:rsid w:val="000256C1"/>
    <w:rsid w:val="00026ACC"/>
    <w:rsid w:val="00026F63"/>
    <w:rsid w:val="000315B2"/>
    <w:rsid w:val="0003171D"/>
    <w:rsid w:val="00031C1D"/>
    <w:rsid w:val="00031D7C"/>
    <w:rsid w:val="00032082"/>
    <w:rsid w:val="00033E30"/>
    <w:rsid w:val="00034773"/>
    <w:rsid w:val="0003508F"/>
    <w:rsid w:val="00035C50"/>
    <w:rsid w:val="00036890"/>
    <w:rsid w:val="0003754C"/>
    <w:rsid w:val="00041C87"/>
    <w:rsid w:val="000423CA"/>
    <w:rsid w:val="0004248F"/>
    <w:rsid w:val="0004288D"/>
    <w:rsid w:val="000432EB"/>
    <w:rsid w:val="000439A3"/>
    <w:rsid w:val="000449AD"/>
    <w:rsid w:val="000457A1"/>
    <w:rsid w:val="00045C14"/>
    <w:rsid w:val="0004796B"/>
    <w:rsid w:val="00050001"/>
    <w:rsid w:val="000507C5"/>
    <w:rsid w:val="0005198C"/>
    <w:rsid w:val="00052041"/>
    <w:rsid w:val="0005280D"/>
    <w:rsid w:val="0005326A"/>
    <w:rsid w:val="00054A4E"/>
    <w:rsid w:val="00054BAD"/>
    <w:rsid w:val="00056441"/>
    <w:rsid w:val="00056A7C"/>
    <w:rsid w:val="00060FBB"/>
    <w:rsid w:val="00061C35"/>
    <w:rsid w:val="0006266D"/>
    <w:rsid w:val="00064CE4"/>
    <w:rsid w:val="00065506"/>
    <w:rsid w:val="000657CD"/>
    <w:rsid w:val="00065B33"/>
    <w:rsid w:val="000677D7"/>
    <w:rsid w:val="00070A99"/>
    <w:rsid w:val="00072683"/>
    <w:rsid w:val="00072938"/>
    <w:rsid w:val="0007382E"/>
    <w:rsid w:val="0007389A"/>
    <w:rsid w:val="000761EA"/>
    <w:rsid w:val="00076366"/>
    <w:rsid w:val="000766E1"/>
    <w:rsid w:val="00077220"/>
    <w:rsid w:val="00077FF6"/>
    <w:rsid w:val="00080D82"/>
    <w:rsid w:val="0008133B"/>
    <w:rsid w:val="00081692"/>
    <w:rsid w:val="00081F6A"/>
    <w:rsid w:val="00082C46"/>
    <w:rsid w:val="00084158"/>
    <w:rsid w:val="0008427D"/>
    <w:rsid w:val="000846CD"/>
    <w:rsid w:val="00084C3B"/>
    <w:rsid w:val="00085A0E"/>
    <w:rsid w:val="000865E9"/>
    <w:rsid w:val="00086FDE"/>
    <w:rsid w:val="0008711D"/>
    <w:rsid w:val="00087548"/>
    <w:rsid w:val="00087562"/>
    <w:rsid w:val="00091635"/>
    <w:rsid w:val="000917F4"/>
    <w:rsid w:val="00092901"/>
    <w:rsid w:val="00093E7E"/>
    <w:rsid w:val="00095EF2"/>
    <w:rsid w:val="000961D5"/>
    <w:rsid w:val="000A0716"/>
    <w:rsid w:val="000A0A6E"/>
    <w:rsid w:val="000A0E12"/>
    <w:rsid w:val="000A1830"/>
    <w:rsid w:val="000A1AD9"/>
    <w:rsid w:val="000A2367"/>
    <w:rsid w:val="000A2633"/>
    <w:rsid w:val="000A2BAF"/>
    <w:rsid w:val="000A331D"/>
    <w:rsid w:val="000A350E"/>
    <w:rsid w:val="000A3C0F"/>
    <w:rsid w:val="000A4121"/>
    <w:rsid w:val="000A4AA3"/>
    <w:rsid w:val="000A5276"/>
    <w:rsid w:val="000A550E"/>
    <w:rsid w:val="000A66B3"/>
    <w:rsid w:val="000A6E0B"/>
    <w:rsid w:val="000A6E94"/>
    <w:rsid w:val="000A731A"/>
    <w:rsid w:val="000A7BAD"/>
    <w:rsid w:val="000A7F76"/>
    <w:rsid w:val="000B0960"/>
    <w:rsid w:val="000B0D4F"/>
    <w:rsid w:val="000B1A55"/>
    <w:rsid w:val="000B1D90"/>
    <w:rsid w:val="000B20BB"/>
    <w:rsid w:val="000B2EF6"/>
    <w:rsid w:val="000B2FA6"/>
    <w:rsid w:val="000B4855"/>
    <w:rsid w:val="000B4AA0"/>
    <w:rsid w:val="000B55E3"/>
    <w:rsid w:val="000B5BFA"/>
    <w:rsid w:val="000B5DC4"/>
    <w:rsid w:val="000B6E4D"/>
    <w:rsid w:val="000C1EE1"/>
    <w:rsid w:val="000C2553"/>
    <w:rsid w:val="000C385D"/>
    <w:rsid w:val="000C38C3"/>
    <w:rsid w:val="000C3BF0"/>
    <w:rsid w:val="000C3F3D"/>
    <w:rsid w:val="000C4549"/>
    <w:rsid w:val="000C4A09"/>
    <w:rsid w:val="000C4AD1"/>
    <w:rsid w:val="000C4B76"/>
    <w:rsid w:val="000C5D0C"/>
    <w:rsid w:val="000C5EFA"/>
    <w:rsid w:val="000D09FD"/>
    <w:rsid w:val="000D19DE"/>
    <w:rsid w:val="000D2D28"/>
    <w:rsid w:val="000D3B10"/>
    <w:rsid w:val="000D3F60"/>
    <w:rsid w:val="000D44FB"/>
    <w:rsid w:val="000D471D"/>
    <w:rsid w:val="000D49C2"/>
    <w:rsid w:val="000D4A72"/>
    <w:rsid w:val="000D574B"/>
    <w:rsid w:val="000D5B8D"/>
    <w:rsid w:val="000D6CFC"/>
    <w:rsid w:val="000E0A67"/>
    <w:rsid w:val="000E1157"/>
    <w:rsid w:val="000E4387"/>
    <w:rsid w:val="000E49FA"/>
    <w:rsid w:val="000E50D1"/>
    <w:rsid w:val="000E537B"/>
    <w:rsid w:val="000E57D0"/>
    <w:rsid w:val="000E59BB"/>
    <w:rsid w:val="000E59DD"/>
    <w:rsid w:val="000E6292"/>
    <w:rsid w:val="000E7858"/>
    <w:rsid w:val="000E7F66"/>
    <w:rsid w:val="000F135D"/>
    <w:rsid w:val="000F19C7"/>
    <w:rsid w:val="000F2A06"/>
    <w:rsid w:val="000F2DAE"/>
    <w:rsid w:val="000F367D"/>
    <w:rsid w:val="000F39CA"/>
    <w:rsid w:val="000F408E"/>
    <w:rsid w:val="000F4CD1"/>
    <w:rsid w:val="000F50AC"/>
    <w:rsid w:val="0010107F"/>
    <w:rsid w:val="0010324C"/>
    <w:rsid w:val="00104124"/>
    <w:rsid w:val="001067DF"/>
    <w:rsid w:val="00106CFA"/>
    <w:rsid w:val="00107819"/>
    <w:rsid w:val="00107927"/>
    <w:rsid w:val="0011087A"/>
    <w:rsid w:val="00110E26"/>
    <w:rsid w:val="00111321"/>
    <w:rsid w:val="0011202B"/>
    <w:rsid w:val="001128E7"/>
    <w:rsid w:val="001129E4"/>
    <w:rsid w:val="00116D4D"/>
    <w:rsid w:val="00117BD6"/>
    <w:rsid w:val="001206C2"/>
    <w:rsid w:val="00121978"/>
    <w:rsid w:val="00122B2D"/>
    <w:rsid w:val="00123422"/>
    <w:rsid w:val="001241E4"/>
    <w:rsid w:val="00124B6A"/>
    <w:rsid w:val="001256F2"/>
    <w:rsid w:val="00126061"/>
    <w:rsid w:val="001265AE"/>
    <w:rsid w:val="0012780F"/>
    <w:rsid w:val="00130454"/>
    <w:rsid w:val="00130462"/>
    <w:rsid w:val="00131ABD"/>
    <w:rsid w:val="00132D18"/>
    <w:rsid w:val="00135AE2"/>
    <w:rsid w:val="001361ED"/>
    <w:rsid w:val="00136BE4"/>
    <w:rsid w:val="00136D4C"/>
    <w:rsid w:val="0014110F"/>
    <w:rsid w:val="00141C15"/>
    <w:rsid w:val="00141DB3"/>
    <w:rsid w:val="00142538"/>
    <w:rsid w:val="00142BB9"/>
    <w:rsid w:val="00144175"/>
    <w:rsid w:val="00144F96"/>
    <w:rsid w:val="001452E6"/>
    <w:rsid w:val="00145984"/>
    <w:rsid w:val="001477E1"/>
    <w:rsid w:val="00151C25"/>
    <w:rsid w:val="00151EAC"/>
    <w:rsid w:val="00152ED9"/>
    <w:rsid w:val="00152EF8"/>
    <w:rsid w:val="00152F5D"/>
    <w:rsid w:val="00153528"/>
    <w:rsid w:val="00154853"/>
    <w:rsid w:val="00154E68"/>
    <w:rsid w:val="001575BD"/>
    <w:rsid w:val="00157E77"/>
    <w:rsid w:val="00160C42"/>
    <w:rsid w:val="0016221B"/>
    <w:rsid w:val="00162548"/>
    <w:rsid w:val="001651F9"/>
    <w:rsid w:val="001652C2"/>
    <w:rsid w:val="00165B96"/>
    <w:rsid w:val="001668EC"/>
    <w:rsid w:val="00166E6D"/>
    <w:rsid w:val="00170471"/>
    <w:rsid w:val="001704E9"/>
    <w:rsid w:val="00170911"/>
    <w:rsid w:val="001714C4"/>
    <w:rsid w:val="00172183"/>
    <w:rsid w:val="001724BA"/>
    <w:rsid w:val="001738ED"/>
    <w:rsid w:val="001751AB"/>
    <w:rsid w:val="00175623"/>
    <w:rsid w:val="00175A3F"/>
    <w:rsid w:val="00176DF7"/>
    <w:rsid w:val="001772E4"/>
    <w:rsid w:val="00177798"/>
    <w:rsid w:val="001804D1"/>
    <w:rsid w:val="001806A2"/>
    <w:rsid w:val="00180E09"/>
    <w:rsid w:val="00181DC4"/>
    <w:rsid w:val="00183D4C"/>
    <w:rsid w:val="00183F6D"/>
    <w:rsid w:val="00185ABD"/>
    <w:rsid w:val="0018670E"/>
    <w:rsid w:val="00187B5B"/>
    <w:rsid w:val="00187EE3"/>
    <w:rsid w:val="00191FD2"/>
    <w:rsid w:val="0019219A"/>
    <w:rsid w:val="00192833"/>
    <w:rsid w:val="001942C2"/>
    <w:rsid w:val="0019452D"/>
    <w:rsid w:val="00195077"/>
    <w:rsid w:val="001954CC"/>
    <w:rsid w:val="00195BD4"/>
    <w:rsid w:val="00196F37"/>
    <w:rsid w:val="001A033F"/>
    <w:rsid w:val="001A08AA"/>
    <w:rsid w:val="001A2731"/>
    <w:rsid w:val="001A2A1B"/>
    <w:rsid w:val="001A3866"/>
    <w:rsid w:val="001A48D7"/>
    <w:rsid w:val="001A5006"/>
    <w:rsid w:val="001A537A"/>
    <w:rsid w:val="001A59B2"/>
    <w:rsid w:val="001A59CB"/>
    <w:rsid w:val="001A7567"/>
    <w:rsid w:val="001A75B5"/>
    <w:rsid w:val="001B1D45"/>
    <w:rsid w:val="001B2783"/>
    <w:rsid w:val="001B3FAF"/>
    <w:rsid w:val="001B5915"/>
    <w:rsid w:val="001B6C34"/>
    <w:rsid w:val="001B7991"/>
    <w:rsid w:val="001C1409"/>
    <w:rsid w:val="001C2AE6"/>
    <w:rsid w:val="001C326B"/>
    <w:rsid w:val="001C489A"/>
    <w:rsid w:val="001C4A89"/>
    <w:rsid w:val="001C5527"/>
    <w:rsid w:val="001C6177"/>
    <w:rsid w:val="001C6382"/>
    <w:rsid w:val="001C63FE"/>
    <w:rsid w:val="001D0363"/>
    <w:rsid w:val="001D03E7"/>
    <w:rsid w:val="001D12B4"/>
    <w:rsid w:val="001D1B07"/>
    <w:rsid w:val="001D228B"/>
    <w:rsid w:val="001D2358"/>
    <w:rsid w:val="001D3D5E"/>
    <w:rsid w:val="001D3DA7"/>
    <w:rsid w:val="001D5814"/>
    <w:rsid w:val="001D5E85"/>
    <w:rsid w:val="001D618B"/>
    <w:rsid w:val="001D631C"/>
    <w:rsid w:val="001D7D94"/>
    <w:rsid w:val="001E0480"/>
    <w:rsid w:val="001E06D6"/>
    <w:rsid w:val="001E0A28"/>
    <w:rsid w:val="001E343D"/>
    <w:rsid w:val="001E39F2"/>
    <w:rsid w:val="001E4218"/>
    <w:rsid w:val="001E4504"/>
    <w:rsid w:val="001E6216"/>
    <w:rsid w:val="001E6257"/>
    <w:rsid w:val="001E6C4D"/>
    <w:rsid w:val="001E6FBC"/>
    <w:rsid w:val="001F09D4"/>
    <w:rsid w:val="001F0B20"/>
    <w:rsid w:val="001F10AF"/>
    <w:rsid w:val="001F265B"/>
    <w:rsid w:val="001F3C8D"/>
    <w:rsid w:val="001F3DC1"/>
    <w:rsid w:val="001F5329"/>
    <w:rsid w:val="001F63B8"/>
    <w:rsid w:val="001F7DFD"/>
    <w:rsid w:val="0020035A"/>
    <w:rsid w:val="00200A62"/>
    <w:rsid w:val="00200A74"/>
    <w:rsid w:val="00200D54"/>
    <w:rsid w:val="00201944"/>
    <w:rsid w:val="00202508"/>
    <w:rsid w:val="00202791"/>
    <w:rsid w:val="002033B9"/>
    <w:rsid w:val="00203740"/>
    <w:rsid w:val="0020382F"/>
    <w:rsid w:val="00203AF8"/>
    <w:rsid w:val="00204877"/>
    <w:rsid w:val="002049AE"/>
    <w:rsid w:val="00206202"/>
    <w:rsid w:val="00206E95"/>
    <w:rsid w:val="002072AD"/>
    <w:rsid w:val="002073E2"/>
    <w:rsid w:val="00207523"/>
    <w:rsid w:val="00207DD0"/>
    <w:rsid w:val="0021109B"/>
    <w:rsid w:val="00213847"/>
    <w:rsid w:val="002138EA"/>
    <w:rsid w:val="002139EA"/>
    <w:rsid w:val="00213F84"/>
    <w:rsid w:val="00214FB4"/>
    <w:rsid w:val="00214FBD"/>
    <w:rsid w:val="00216060"/>
    <w:rsid w:val="00221E08"/>
    <w:rsid w:val="00222897"/>
    <w:rsid w:val="00222B0C"/>
    <w:rsid w:val="00225954"/>
    <w:rsid w:val="00227190"/>
    <w:rsid w:val="00235394"/>
    <w:rsid w:val="00235577"/>
    <w:rsid w:val="0023595D"/>
    <w:rsid w:val="002371AD"/>
    <w:rsid w:val="002371B2"/>
    <w:rsid w:val="00240107"/>
    <w:rsid w:val="00240352"/>
    <w:rsid w:val="00240A70"/>
    <w:rsid w:val="00240D4D"/>
    <w:rsid w:val="002421AC"/>
    <w:rsid w:val="002435CA"/>
    <w:rsid w:val="002436EC"/>
    <w:rsid w:val="0024469F"/>
    <w:rsid w:val="002469B6"/>
    <w:rsid w:val="00250287"/>
    <w:rsid w:val="00250B5B"/>
    <w:rsid w:val="00251168"/>
    <w:rsid w:val="00251E57"/>
    <w:rsid w:val="0025259A"/>
    <w:rsid w:val="00252DB8"/>
    <w:rsid w:val="002537BC"/>
    <w:rsid w:val="0025397E"/>
    <w:rsid w:val="00253ADD"/>
    <w:rsid w:val="00254F9E"/>
    <w:rsid w:val="00255C41"/>
    <w:rsid w:val="00255C58"/>
    <w:rsid w:val="0025670F"/>
    <w:rsid w:val="00260EC7"/>
    <w:rsid w:val="002613C9"/>
    <w:rsid w:val="00261539"/>
    <w:rsid w:val="0026179F"/>
    <w:rsid w:val="0026427C"/>
    <w:rsid w:val="00264C45"/>
    <w:rsid w:val="00265569"/>
    <w:rsid w:val="00265782"/>
    <w:rsid w:val="00265C43"/>
    <w:rsid w:val="002660B2"/>
    <w:rsid w:val="002666AE"/>
    <w:rsid w:val="00266C08"/>
    <w:rsid w:val="002701B5"/>
    <w:rsid w:val="0027049D"/>
    <w:rsid w:val="00271469"/>
    <w:rsid w:val="00274E1A"/>
    <w:rsid w:val="00274E25"/>
    <w:rsid w:val="00277283"/>
    <w:rsid w:val="002775B1"/>
    <w:rsid w:val="002775B9"/>
    <w:rsid w:val="00280F00"/>
    <w:rsid w:val="002811C4"/>
    <w:rsid w:val="00281AA1"/>
    <w:rsid w:val="00282213"/>
    <w:rsid w:val="00282817"/>
    <w:rsid w:val="00283659"/>
    <w:rsid w:val="00284016"/>
    <w:rsid w:val="0028407C"/>
    <w:rsid w:val="002851B2"/>
    <w:rsid w:val="002858BF"/>
    <w:rsid w:val="002862B1"/>
    <w:rsid w:val="002863C2"/>
    <w:rsid w:val="00286D4B"/>
    <w:rsid w:val="002936C4"/>
    <w:rsid w:val="0029380B"/>
    <w:rsid w:val="002939AF"/>
    <w:rsid w:val="00294491"/>
    <w:rsid w:val="002944FE"/>
    <w:rsid w:val="00294BDE"/>
    <w:rsid w:val="0029507C"/>
    <w:rsid w:val="00295B9C"/>
    <w:rsid w:val="0029681E"/>
    <w:rsid w:val="00296EB3"/>
    <w:rsid w:val="002A061D"/>
    <w:rsid w:val="002A0AFA"/>
    <w:rsid w:val="002A0CED"/>
    <w:rsid w:val="002A1590"/>
    <w:rsid w:val="002A1826"/>
    <w:rsid w:val="002A2178"/>
    <w:rsid w:val="002A2399"/>
    <w:rsid w:val="002A2CD8"/>
    <w:rsid w:val="002A4CD0"/>
    <w:rsid w:val="002A7DA6"/>
    <w:rsid w:val="002B102F"/>
    <w:rsid w:val="002B1CF2"/>
    <w:rsid w:val="002B49F8"/>
    <w:rsid w:val="002B4EF6"/>
    <w:rsid w:val="002B516C"/>
    <w:rsid w:val="002B5BD8"/>
    <w:rsid w:val="002B5E1D"/>
    <w:rsid w:val="002B60C1"/>
    <w:rsid w:val="002B72D4"/>
    <w:rsid w:val="002C173D"/>
    <w:rsid w:val="002C2A0C"/>
    <w:rsid w:val="002C4282"/>
    <w:rsid w:val="002C4B52"/>
    <w:rsid w:val="002C4EB5"/>
    <w:rsid w:val="002C592E"/>
    <w:rsid w:val="002C5D2F"/>
    <w:rsid w:val="002C5F78"/>
    <w:rsid w:val="002C6D94"/>
    <w:rsid w:val="002C7569"/>
    <w:rsid w:val="002D026F"/>
    <w:rsid w:val="002D03E5"/>
    <w:rsid w:val="002D06B6"/>
    <w:rsid w:val="002D1381"/>
    <w:rsid w:val="002D192C"/>
    <w:rsid w:val="002D2BF8"/>
    <w:rsid w:val="002D36EB"/>
    <w:rsid w:val="002D391F"/>
    <w:rsid w:val="002D545E"/>
    <w:rsid w:val="002D6BDF"/>
    <w:rsid w:val="002D7542"/>
    <w:rsid w:val="002D75DC"/>
    <w:rsid w:val="002E2CE9"/>
    <w:rsid w:val="002E39DB"/>
    <w:rsid w:val="002E3BF7"/>
    <w:rsid w:val="002E403E"/>
    <w:rsid w:val="002E4C74"/>
    <w:rsid w:val="002E5475"/>
    <w:rsid w:val="002E5D67"/>
    <w:rsid w:val="002E5F9D"/>
    <w:rsid w:val="002E6EC3"/>
    <w:rsid w:val="002F158C"/>
    <w:rsid w:val="002F1A4F"/>
    <w:rsid w:val="002F28FD"/>
    <w:rsid w:val="002F39D7"/>
    <w:rsid w:val="002F3B8E"/>
    <w:rsid w:val="002F3EF5"/>
    <w:rsid w:val="002F4093"/>
    <w:rsid w:val="002F4929"/>
    <w:rsid w:val="002F5002"/>
    <w:rsid w:val="002F5636"/>
    <w:rsid w:val="002F626E"/>
    <w:rsid w:val="002F7B91"/>
    <w:rsid w:val="002F7D53"/>
    <w:rsid w:val="00300165"/>
    <w:rsid w:val="00300EB5"/>
    <w:rsid w:val="003022A5"/>
    <w:rsid w:val="00303C15"/>
    <w:rsid w:val="003044E9"/>
    <w:rsid w:val="00305161"/>
    <w:rsid w:val="0030549C"/>
    <w:rsid w:val="00307252"/>
    <w:rsid w:val="003079AE"/>
    <w:rsid w:val="00307E51"/>
    <w:rsid w:val="00311363"/>
    <w:rsid w:val="003116D5"/>
    <w:rsid w:val="003125AC"/>
    <w:rsid w:val="00312710"/>
    <w:rsid w:val="00313660"/>
    <w:rsid w:val="003136DB"/>
    <w:rsid w:val="00313BFE"/>
    <w:rsid w:val="00313F09"/>
    <w:rsid w:val="0031415C"/>
    <w:rsid w:val="00314186"/>
    <w:rsid w:val="00314E23"/>
    <w:rsid w:val="0031531F"/>
    <w:rsid w:val="00315867"/>
    <w:rsid w:val="003161FB"/>
    <w:rsid w:val="0031627B"/>
    <w:rsid w:val="0032109A"/>
    <w:rsid w:val="00321150"/>
    <w:rsid w:val="00322617"/>
    <w:rsid w:val="00322C4D"/>
    <w:rsid w:val="0032344C"/>
    <w:rsid w:val="00323816"/>
    <w:rsid w:val="00324214"/>
    <w:rsid w:val="003260D7"/>
    <w:rsid w:val="00326AC4"/>
    <w:rsid w:val="0033052D"/>
    <w:rsid w:val="0033320F"/>
    <w:rsid w:val="00333877"/>
    <w:rsid w:val="00334750"/>
    <w:rsid w:val="00334DAC"/>
    <w:rsid w:val="003351BE"/>
    <w:rsid w:val="00336697"/>
    <w:rsid w:val="00337956"/>
    <w:rsid w:val="003379A6"/>
    <w:rsid w:val="00337C93"/>
    <w:rsid w:val="00340475"/>
    <w:rsid w:val="00340A8B"/>
    <w:rsid w:val="0034123D"/>
    <w:rsid w:val="003418CB"/>
    <w:rsid w:val="003424C8"/>
    <w:rsid w:val="003426C9"/>
    <w:rsid w:val="003441DB"/>
    <w:rsid w:val="00344D21"/>
    <w:rsid w:val="00344F18"/>
    <w:rsid w:val="003455FB"/>
    <w:rsid w:val="00346CD5"/>
    <w:rsid w:val="003500C9"/>
    <w:rsid w:val="00350B3E"/>
    <w:rsid w:val="00351C10"/>
    <w:rsid w:val="00352F7B"/>
    <w:rsid w:val="0035533A"/>
    <w:rsid w:val="00355873"/>
    <w:rsid w:val="00356167"/>
    <w:rsid w:val="0035660F"/>
    <w:rsid w:val="003575B1"/>
    <w:rsid w:val="00357AC2"/>
    <w:rsid w:val="003616A0"/>
    <w:rsid w:val="003617ED"/>
    <w:rsid w:val="00361D2E"/>
    <w:rsid w:val="00362591"/>
    <w:rsid w:val="003628B9"/>
    <w:rsid w:val="00362C78"/>
    <w:rsid w:val="00362D8F"/>
    <w:rsid w:val="00363961"/>
    <w:rsid w:val="00363AD8"/>
    <w:rsid w:val="00365296"/>
    <w:rsid w:val="00365501"/>
    <w:rsid w:val="003670B5"/>
    <w:rsid w:val="003672B0"/>
    <w:rsid w:val="00367724"/>
    <w:rsid w:val="003710BA"/>
    <w:rsid w:val="00371108"/>
    <w:rsid w:val="00372038"/>
    <w:rsid w:val="003740AD"/>
    <w:rsid w:val="0037561E"/>
    <w:rsid w:val="00375978"/>
    <w:rsid w:val="003768E8"/>
    <w:rsid w:val="003770F6"/>
    <w:rsid w:val="0038002F"/>
    <w:rsid w:val="00380476"/>
    <w:rsid w:val="00381155"/>
    <w:rsid w:val="003823E0"/>
    <w:rsid w:val="003831ED"/>
    <w:rsid w:val="003837B2"/>
    <w:rsid w:val="00383E37"/>
    <w:rsid w:val="0038530A"/>
    <w:rsid w:val="00385766"/>
    <w:rsid w:val="003861B9"/>
    <w:rsid w:val="003872B1"/>
    <w:rsid w:val="003873D6"/>
    <w:rsid w:val="00387E8E"/>
    <w:rsid w:val="00393042"/>
    <w:rsid w:val="00393087"/>
    <w:rsid w:val="00393F0E"/>
    <w:rsid w:val="003945FA"/>
    <w:rsid w:val="00394AD5"/>
    <w:rsid w:val="0039618B"/>
    <w:rsid w:val="0039642D"/>
    <w:rsid w:val="003A24C6"/>
    <w:rsid w:val="003A2B9E"/>
    <w:rsid w:val="003A2E40"/>
    <w:rsid w:val="003A3C79"/>
    <w:rsid w:val="003A576E"/>
    <w:rsid w:val="003A586A"/>
    <w:rsid w:val="003B0158"/>
    <w:rsid w:val="003B03B4"/>
    <w:rsid w:val="003B05B0"/>
    <w:rsid w:val="003B0749"/>
    <w:rsid w:val="003B0862"/>
    <w:rsid w:val="003B1F20"/>
    <w:rsid w:val="003B23C4"/>
    <w:rsid w:val="003B2B94"/>
    <w:rsid w:val="003B327A"/>
    <w:rsid w:val="003B40B6"/>
    <w:rsid w:val="003B56DB"/>
    <w:rsid w:val="003B5A0B"/>
    <w:rsid w:val="003B62B1"/>
    <w:rsid w:val="003B6B15"/>
    <w:rsid w:val="003B755E"/>
    <w:rsid w:val="003B7D06"/>
    <w:rsid w:val="003B7FEC"/>
    <w:rsid w:val="003C15B9"/>
    <w:rsid w:val="003C1F86"/>
    <w:rsid w:val="003C228E"/>
    <w:rsid w:val="003C2396"/>
    <w:rsid w:val="003C2C7E"/>
    <w:rsid w:val="003C3897"/>
    <w:rsid w:val="003C41F4"/>
    <w:rsid w:val="003C444E"/>
    <w:rsid w:val="003C4FFA"/>
    <w:rsid w:val="003C51E7"/>
    <w:rsid w:val="003C603B"/>
    <w:rsid w:val="003C65CF"/>
    <w:rsid w:val="003C6893"/>
    <w:rsid w:val="003C6DE2"/>
    <w:rsid w:val="003C71F3"/>
    <w:rsid w:val="003C786A"/>
    <w:rsid w:val="003D0C39"/>
    <w:rsid w:val="003D1EFD"/>
    <w:rsid w:val="003D28BF"/>
    <w:rsid w:val="003D2CEF"/>
    <w:rsid w:val="003D2D63"/>
    <w:rsid w:val="003D4215"/>
    <w:rsid w:val="003D4B12"/>
    <w:rsid w:val="003D4C47"/>
    <w:rsid w:val="003D5477"/>
    <w:rsid w:val="003D59D9"/>
    <w:rsid w:val="003D5DBC"/>
    <w:rsid w:val="003D624D"/>
    <w:rsid w:val="003D7719"/>
    <w:rsid w:val="003D7C6C"/>
    <w:rsid w:val="003E40EE"/>
    <w:rsid w:val="003E5D03"/>
    <w:rsid w:val="003E5F97"/>
    <w:rsid w:val="003E6F60"/>
    <w:rsid w:val="003E74D1"/>
    <w:rsid w:val="003E76CE"/>
    <w:rsid w:val="003F01FF"/>
    <w:rsid w:val="003F1C1B"/>
    <w:rsid w:val="003F25ED"/>
    <w:rsid w:val="003F3A2F"/>
    <w:rsid w:val="003F3AD0"/>
    <w:rsid w:val="004006EE"/>
    <w:rsid w:val="00401144"/>
    <w:rsid w:val="00401EA0"/>
    <w:rsid w:val="004022A9"/>
    <w:rsid w:val="00403F6B"/>
    <w:rsid w:val="00404831"/>
    <w:rsid w:val="0040495F"/>
    <w:rsid w:val="004057BE"/>
    <w:rsid w:val="00405C7C"/>
    <w:rsid w:val="00406A18"/>
    <w:rsid w:val="004072DF"/>
    <w:rsid w:val="00407661"/>
    <w:rsid w:val="00407E3F"/>
    <w:rsid w:val="00410314"/>
    <w:rsid w:val="004109ED"/>
    <w:rsid w:val="00411B5E"/>
    <w:rsid w:val="00412063"/>
    <w:rsid w:val="00412EB1"/>
    <w:rsid w:val="00413024"/>
    <w:rsid w:val="00413DDE"/>
    <w:rsid w:val="00413EA5"/>
    <w:rsid w:val="00414118"/>
    <w:rsid w:val="00416084"/>
    <w:rsid w:val="0041667B"/>
    <w:rsid w:val="00416713"/>
    <w:rsid w:val="00416E4A"/>
    <w:rsid w:val="00416F99"/>
    <w:rsid w:val="004170C8"/>
    <w:rsid w:val="004178F3"/>
    <w:rsid w:val="004215BB"/>
    <w:rsid w:val="00422361"/>
    <w:rsid w:val="0042259E"/>
    <w:rsid w:val="00423095"/>
    <w:rsid w:val="00424F8C"/>
    <w:rsid w:val="00425216"/>
    <w:rsid w:val="00426275"/>
    <w:rsid w:val="00426C1F"/>
    <w:rsid w:val="004271BA"/>
    <w:rsid w:val="00427706"/>
    <w:rsid w:val="00427FF0"/>
    <w:rsid w:val="00430497"/>
    <w:rsid w:val="00430B64"/>
    <w:rsid w:val="00430EA5"/>
    <w:rsid w:val="00431918"/>
    <w:rsid w:val="0043375A"/>
    <w:rsid w:val="00433813"/>
    <w:rsid w:val="004347F7"/>
    <w:rsid w:val="00434DC1"/>
    <w:rsid w:val="004350F4"/>
    <w:rsid w:val="0043660B"/>
    <w:rsid w:val="004370E8"/>
    <w:rsid w:val="0043756A"/>
    <w:rsid w:val="004400D8"/>
    <w:rsid w:val="004412A0"/>
    <w:rsid w:val="0044180B"/>
    <w:rsid w:val="00442337"/>
    <w:rsid w:val="00442DD3"/>
    <w:rsid w:val="00442DDC"/>
    <w:rsid w:val="0044300D"/>
    <w:rsid w:val="004446F8"/>
    <w:rsid w:val="00444959"/>
    <w:rsid w:val="00444BB3"/>
    <w:rsid w:val="00445C8D"/>
    <w:rsid w:val="00446408"/>
    <w:rsid w:val="00446B2E"/>
    <w:rsid w:val="00450003"/>
    <w:rsid w:val="00450F27"/>
    <w:rsid w:val="004510E5"/>
    <w:rsid w:val="004549C7"/>
    <w:rsid w:val="0045526D"/>
    <w:rsid w:val="0045595E"/>
    <w:rsid w:val="00456A75"/>
    <w:rsid w:val="004577F8"/>
    <w:rsid w:val="004600D2"/>
    <w:rsid w:val="00460D22"/>
    <w:rsid w:val="00461E39"/>
    <w:rsid w:val="00462445"/>
    <w:rsid w:val="0046248A"/>
    <w:rsid w:val="00462D3A"/>
    <w:rsid w:val="00463521"/>
    <w:rsid w:val="00463843"/>
    <w:rsid w:val="00463CED"/>
    <w:rsid w:val="00464433"/>
    <w:rsid w:val="00465448"/>
    <w:rsid w:val="004659CF"/>
    <w:rsid w:val="00466343"/>
    <w:rsid w:val="00466712"/>
    <w:rsid w:val="00466BF8"/>
    <w:rsid w:val="00470C5F"/>
    <w:rsid w:val="00471125"/>
    <w:rsid w:val="00471AAD"/>
    <w:rsid w:val="00471EAF"/>
    <w:rsid w:val="00472410"/>
    <w:rsid w:val="0047252D"/>
    <w:rsid w:val="0047437A"/>
    <w:rsid w:val="00474976"/>
    <w:rsid w:val="00477697"/>
    <w:rsid w:val="00477D7E"/>
    <w:rsid w:val="004804E7"/>
    <w:rsid w:val="00480E42"/>
    <w:rsid w:val="00480F21"/>
    <w:rsid w:val="00483241"/>
    <w:rsid w:val="00483985"/>
    <w:rsid w:val="00484C5D"/>
    <w:rsid w:val="004853D9"/>
    <w:rsid w:val="0048543E"/>
    <w:rsid w:val="0048544D"/>
    <w:rsid w:val="00486881"/>
    <w:rsid w:val="004868C1"/>
    <w:rsid w:val="0048729D"/>
    <w:rsid w:val="0048750F"/>
    <w:rsid w:val="00491456"/>
    <w:rsid w:val="00491AC2"/>
    <w:rsid w:val="004924D2"/>
    <w:rsid w:val="0049385D"/>
    <w:rsid w:val="00493D24"/>
    <w:rsid w:val="0049488F"/>
    <w:rsid w:val="00494A93"/>
    <w:rsid w:val="00495B65"/>
    <w:rsid w:val="004975E4"/>
    <w:rsid w:val="00497E4E"/>
    <w:rsid w:val="004A0D6A"/>
    <w:rsid w:val="004A17E9"/>
    <w:rsid w:val="004A495F"/>
    <w:rsid w:val="004A4F2F"/>
    <w:rsid w:val="004A61D2"/>
    <w:rsid w:val="004A6E74"/>
    <w:rsid w:val="004A73F2"/>
    <w:rsid w:val="004A7544"/>
    <w:rsid w:val="004B136C"/>
    <w:rsid w:val="004B1E75"/>
    <w:rsid w:val="004B24B8"/>
    <w:rsid w:val="004B2DDD"/>
    <w:rsid w:val="004B393D"/>
    <w:rsid w:val="004B4B89"/>
    <w:rsid w:val="004B4D9D"/>
    <w:rsid w:val="004B4E96"/>
    <w:rsid w:val="004B5419"/>
    <w:rsid w:val="004B6B0F"/>
    <w:rsid w:val="004B7391"/>
    <w:rsid w:val="004C0BEB"/>
    <w:rsid w:val="004C1235"/>
    <w:rsid w:val="004C1F20"/>
    <w:rsid w:val="004C4CDF"/>
    <w:rsid w:val="004C54E5"/>
    <w:rsid w:val="004C656D"/>
    <w:rsid w:val="004C6D2B"/>
    <w:rsid w:val="004C6E79"/>
    <w:rsid w:val="004C76FB"/>
    <w:rsid w:val="004C7DC8"/>
    <w:rsid w:val="004D060A"/>
    <w:rsid w:val="004D1558"/>
    <w:rsid w:val="004D1F83"/>
    <w:rsid w:val="004D21B0"/>
    <w:rsid w:val="004D2681"/>
    <w:rsid w:val="004D3E76"/>
    <w:rsid w:val="004D53F8"/>
    <w:rsid w:val="004D59A7"/>
    <w:rsid w:val="004D6D9C"/>
    <w:rsid w:val="004D737D"/>
    <w:rsid w:val="004E085A"/>
    <w:rsid w:val="004E1B69"/>
    <w:rsid w:val="004E1D66"/>
    <w:rsid w:val="004E2659"/>
    <w:rsid w:val="004E2C68"/>
    <w:rsid w:val="004E2FF3"/>
    <w:rsid w:val="004E3342"/>
    <w:rsid w:val="004E39EE"/>
    <w:rsid w:val="004E475C"/>
    <w:rsid w:val="004E477B"/>
    <w:rsid w:val="004E4C4D"/>
    <w:rsid w:val="004E56E0"/>
    <w:rsid w:val="004E5816"/>
    <w:rsid w:val="004E602B"/>
    <w:rsid w:val="004E7329"/>
    <w:rsid w:val="004E7664"/>
    <w:rsid w:val="004F055A"/>
    <w:rsid w:val="004F0B80"/>
    <w:rsid w:val="004F15F1"/>
    <w:rsid w:val="004F23B5"/>
    <w:rsid w:val="004F2599"/>
    <w:rsid w:val="004F2CB0"/>
    <w:rsid w:val="004F3447"/>
    <w:rsid w:val="004F3AEA"/>
    <w:rsid w:val="004F3F54"/>
    <w:rsid w:val="004F5EEE"/>
    <w:rsid w:val="004F6339"/>
    <w:rsid w:val="004F6718"/>
    <w:rsid w:val="004F7049"/>
    <w:rsid w:val="0050066A"/>
    <w:rsid w:val="005007C2"/>
    <w:rsid w:val="00500ACB"/>
    <w:rsid w:val="005011DA"/>
    <w:rsid w:val="005017F7"/>
    <w:rsid w:val="00501FA7"/>
    <w:rsid w:val="005034DC"/>
    <w:rsid w:val="00504602"/>
    <w:rsid w:val="00504D09"/>
    <w:rsid w:val="00505BFA"/>
    <w:rsid w:val="00505E05"/>
    <w:rsid w:val="00505FF3"/>
    <w:rsid w:val="00506980"/>
    <w:rsid w:val="00506AE3"/>
    <w:rsid w:val="005071B4"/>
    <w:rsid w:val="00507687"/>
    <w:rsid w:val="005102FD"/>
    <w:rsid w:val="005116A0"/>
    <w:rsid w:val="005117A9"/>
    <w:rsid w:val="00511990"/>
    <w:rsid w:val="00511CB7"/>
    <w:rsid w:val="00511F57"/>
    <w:rsid w:val="00511F6B"/>
    <w:rsid w:val="00512082"/>
    <w:rsid w:val="00512124"/>
    <w:rsid w:val="00512683"/>
    <w:rsid w:val="00513491"/>
    <w:rsid w:val="005136C1"/>
    <w:rsid w:val="00513CD3"/>
    <w:rsid w:val="00513D2A"/>
    <w:rsid w:val="00514160"/>
    <w:rsid w:val="00515C13"/>
    <w:rsid w:val="00515CBE"/>
    <w:rsid w:val="00515E2B"/>
    <w:rsid w:val="00517F3E"/>
    <w:rsid w:val="005218F0"/>
    <w:rsid w:val="00522A7E"/>
    <w:rsid w:val="00522EA6"/>
    <w:rsid w:val="00522F20"/>
    <w:rsid w:val="00523AD4"/>
    <w:rsid w:val="00524AB2"/>
    <w:rsid w:val="0052558C"/>
    <w:rsid w:val="00525B26"/>
    <w:rsid w:val="005263C7"/>
    <w:rsid w:val="00526E9D"/>
    <w:rsid w:val="00527384"/>
    <w:rsid w:val="005308DB"/>
    <w:rsid w:val="00530A2E"/>
    <w:rsid w:val="00530FBE"/>
    <w:rsid w:val="005318EB"/>
    <w:rsid w:val="00531A4A"/>
    <w:rsid w:val="00531BD5"/>
    <w:rsid w:val="00531F83"/>
    <w:rsid w:val="00532565"/>
    <w:rsid w:val="00532CE5"/>
    <w:rsid w:val="00532D60"/>
    <w:rsid w:val="00533159"/>
    <w:rsid w:val="005339DB"/>
    <w:rsid w:val="005347A2"/>
    <w:rsid w:val="00534C89"/>
    <w:rsid w:val="00535CB8"/>
    <w:rsid w:val="005361F7"/>
    <w:rsid w:val="00537043"/>
    <w:rsid w:val="005403EF"/>
    <w:rsid w:val="00541573"/>
    <w:rsid w:val="00541916"/>
    <w:rsid w:val="0054348A"/>
    <w:rsid w:val="005440D6"/>
    <w:rsid w:val="00545A86"/>
    <w:rsid w:val="00546212"/>
    <w:rsid w:val="00546377"/>
    <w:rsid w:val="0054773E"/>
    <w:rsid w:val="005511D3"/>
    <w:rsid w:val="005518F0"/>
    <w:rsid w:val="00552897"/>
    <w:rsid w:val="00552914"/>
    <w:rsid w:val="00552BF9"/>
    <w:rsid w:val="00553CF4"/>
    <w:rsid w:val="005549E2"/>
    <w:rsid w:val="00556379"/>
    <w:rsid w:val="0055660A"/>
    <w:rsid w:val="00556B4A"/>
    <w:rsid w:val="00560AD5"/>
    <w:rsid w:val="005623A3"/>
    <w:rsid w:val="0056306F"/>
    <w:rsid w:val="00565378"/>
    <w:rsid w:val="00565455"/>
    <w:rsid w:val="0056601D"/>
    <w:rsid w:val="005662F5"/>
    <w:rsid w:val="005672E5"/>
    <w:rsid w:val="005710DA"/>
    <w:rsid w:val="00571777"/>
    <w:rsid w:val="00571A73"/>
    <w:rsid w:val="00574919"/>
    <w:rsid w:val="00574A51"/>
    <w:rsid w:val="00575877"/>
    <w:rsid w:val="00576110"/>
    <w:rsid w:val="005762EB"/>
    <w:rsid w:val="005765A8"/>
    <w:rsid w:val="0057675A"/>
    <w:rsid w:val="00577040"/>
    <w:rsid w:val="00577B23"/>
    <w:rsid w:val="005809E0"/>
    <w:rsid w:val="00580FF5"/>
    <w:rsid w:val="005811BF"/>
    <w:rsid w:val="005812C5"/>
    <w:rsid w:val="005819AB"/>
    <w:rsid w:val="00583E8E"/>
    <w:rsid w:val="00584626"/>
    <w:rsid w:val="0058519C"/>
    <w:rsid w:val="0058530C"/>
    <w:rsid w:val="00586244"/>
    <w:rsid w:val="00586BDE"/>
    <w:rsid w:val="00587382"/>
    <w:rsid w:val="00587FC6"/>
    <w:rsid w:val="0059149A"/>
    <w:rsid w:val="005928DA"/>
    <w:rsid w:val="005936B7"/>
    <w:rsid w:val="00594BEE"/>
    <w:rsid w:val="0059520D"/>
    <w:rsid w:val="005956EE"/>
    <w:rsid w:val="00595FC5"/>
    <w:rsid w:val="005975D2"/>
    <w:rsid w:val="005A0121"/>
    <w:rsid w:val="005A083E"/>
    <w:rsid w:val="005A0A43"/>
    <w:rsid w:val="005A2312"/>
    <w:rsid w:val="005A2414"/>
    <w:rsid w:val="005A3928"/>
    <w:rsid w:val="005A4A7C"/>
    <w:rsid w:val="005A5B5E"/>
    <w:rsid w:val="005A5D9C"/>
    <w:rsid w:val="005A6951"/>
    <w:rsid w:val="005B17C7"/>
    <w:rsid w:val="005B341B"/>
    <w:rsid w:val="005B4802"/>
    <w:rsid w:val="005B4FE8"/>
    <w:rsid w:val="005B58C6"/>
    <w:rsid w:val="005B6B7C"/>
    <w:rsid w:val="005C15D9"/>
    <w:rsid w:val="005C1EA6"/>
    <w:rsid w:val="005C20D0"/>
    <w:rsid w:val="005C306A"/>
    <w:rsid w:val="005C3128"/>
    <w:rsid w:val="005C31E5"/>
    <w:rsid w:val="005C333D"/>
    <w:rsid w:val="005C4832"/>
    <w:rsid w:val="005C4BBB"/>
    <w:rsid w:val="005C55B5"/>
    <w:rsid w:val="005C6407"/>
    <w:rsid w:val="005C6A66"/>
    <w:rsid w:val="005C7A5B"/>
    <w:rsid w:val="005D0B35"/>
    <w:rsid w:val="005D0B99"/>
    <w:rsid w:val="005D20EA"/>
    <w:rsid w:val="005D2572"/>
    <w:rsid w:val="005D3014"/>
    <w:rsid w:val="005D308E"/>
    <w:rsid w:val="005D3A48"/>
    <w:rsid w:val="005D3E2D"/>
    <w:rsid w:val="005D5797"/>
    <w:rsid w:val="005D57A1"/>
    <w:rsid w:val="005D6734"/>
    <w:rsid w:val="005D6B3D"/>
    <w:rsid w:val="005D716D"/>
    <w:rsid w:val="005D7209"/>
    <w:rsid w:val="005D7AF8"/>
    <w:rsid w:val="005E083B"/>
    <w:rsid w:val="005E17BF"/>
    <w:rsid w:val="005E35FA"/>
    <w:rsid w:val="005E366A"/>
    <w:rsid w:val="005E5C3D"/>
    <w:rsid w:val="005E6558"/>
    <w:rsid w:val="005E7D5A"/>
    <w:rsid w:val="005F0A5C"/>
    <w:rsid w:val="005F2145"/>
    <w:rsid w:val="005F39C9"/>
    <w:rsid w:val="005F4F5B"/>
    <w:rsid w:val="005F5854"/>
    <w:rsid w:val="006016E1"/>
    <w:rsid w:val="00602D27"/>
    <w:rsid w:val="00603765"/>
    <w:rsid w:val="00605459"/>
    <w:rsid w:val="00606BD9"/>
    <w:rsid w:val="00606F6D"/>
    <w:rsid w:val="0060711E"/>
    <w:rsid w:val="00610875"/>
    <w:rsid w:val="00613114"/>
    <w:rsid w:val="006144A1"/>
    <w:rsid w:val="00615B6A"/>
    <w:rsid w:val="00615BB2"/>
    <w:rsid w:val="00615EBB"/>
    <w:rsid w:val="00616096"/>
    <w:rsid w:val="006160A2"/>
    <w:rsid w:val="00620F14"/>
    <w:rsid w:val="00621A11"/>
    <w:rsid w:val="00623AB1"/>
    <w:rsid w:val="00625B8B"/>
    <w:rsid w:val="006272C9"/>
    <w:rsid w:val="0062740B"/>
    <w:rsid w:val="00627B23"/>
    <w:rsid w:val="006302AA"/>
    <w:rsid w:val="006310DC"/>
    <w:rsid w:val="00633D76"/>
    <w:rsid w:val="00634C22"/>
    <w:rsid w:val="00634F37"/>
    <w:rsid w:val="00635BD9"/>
    <w:rsid w:val="00635D21"/>
    <w:rsid w:val="00636052"/>
    <w:rsid w:val="006363BD"/>
    <w:rsid w:val="00636B05"/>
    <w:rsid w:val="00636C39"/>
    <w:rsid w:val="006400B3"/>
    <w:rsid w:val="00641063"/>
    <w:rsid w:val="006412DC"/>
    <w:rsid w:val="006418C7"/>
    <w:rsid w:val="00641CF2"/>
    <w:rsid w:val="00642524"/>
    <w:rsid w:val="0064284F"/>
    <w:rsid w:val="00642BC6"/>
    <w:rsid w:val="00642E62"/>
    <w:rsid w:val="0064303F"/>
    <w:rsid w:val="006439F0"/>
    <w:rsid w:val="00644589"/>
    <w:rsid w:val="00644790"/>
    <w:rsid w:val="00646DF0"/>
    <w:rsid w:val="006471B6"/>
    <w:rsid w:val="006501AF"/>
    <w:rsid w:val="0065091F"/>
    <w:rsid w:val="00650C2F"/>
    <w:rsid w:val="00650DDE"/>
    <w:rsid w:val="006510D6"/>
    <w:rsid w:val="0065184E"/>
    <w:rsid w:val="00652478"/>
    <w:rsid w:val="00652DE1"/>
    <w:rsid w:val="0065344A"/>
    <w:rsid w:val="00653BCF"/>
    <w:rsid w:val="00654C8C"/>
    <w:rsid w:val="0065505B"/>
    <w:rsid w:val="00655AAC"/>
    <w:rsid w:val="00656F6A"/>
    <w:rsid w:val="00657AC1"/>
    <w:rsid w:val="00657CF7"/>
    <w:rsid w:val="00660074"/>
    <w:rsid w:val="00660F7B"/>
    <w:rsid w:val="00662C06"/>
    <w:rsid w:val="00662F91"/>
    <w:rsid w:val="00663646"/>
    <w:rsid w:val="00663DEA"/>
    <w:rsid w:val="00666320"/>
    <w:rsid w:val="00666354"/>
    <w:rsid w:val="006670AC"/>
    <w:rsid w:val="00670E80"/>
    <w:rsid w:val="006720BF"/>
    <w:rsid w:val="00672114"/>
    <w:rsid w:val="00672307"/>
    <w:rsid w:val="0067270A"/>
    <w:rsid w:val="006728BD"/>
    <w:rsid w:val="00674348"/>
    <w:rsid w:val="0067446B"/>
    <w:rsid w:val="00677802"/>
    <w:rsid w:val="00677A73"/>
    <w:rsid w:val="006808C6"/>
    <w:rsid w:val="00681BDE"/>
    <w:rsid w:val="00681F1F"/>
    <w:rsid w:val="00682668"/>
    <w:rsid w:val="00682731"/>
    <w:rsid w:val="0068424C"/>
    <w:rsid w:val="00684C07"/>
    <w:rsid w:val="00685DA8"/>
    <w:rsid w:val="00685F36"/>
    <w:rsid w:val="006907AA"/>
    <w:rsid w:val="00692A68"/>
    <w:rsid w:val="00692C30"/>
    <w:rsid w:val="0069560A"/>
    <w:rsid w:val="00695992"/>
    <w:rsid w:val="00695C58"/>
    <w:rsid w:val="00695D85"/>
    <w:rsid w:val="00696463"/>
    <w:rsid w:val="006975B5"/>
    <w:rsid w:val="006A0962"/>
    <w:rsid w:val="006A1A7C"/>
    <w:rsid w:val="006A1F82"/>
    <w:rsid w:val="006A30A2"/>
    <w:rsid w:val="006A5A4A"/>
    <w:rsid w:val="006A6D23"/>
    <w:rsid w:val="006A71BB"/>
    <w:rsid w:val="006A7C25"/>
    <w:rsid w:val="006B0D43"/>
    <w:rsid w:val="006B22AF"/>
    <w:rsid w:val="006B2527"/>
    <w:rsid w:val="006B25DE"/>
    <w:rsid w:val="006B3CF8"/>
    <w:rsid w:val="006C04DA"/>
    <w:rsid w:val="006C1C3B"/>
    <w:rsid w:val="006C1F08"/>
    <w:rsid w:val="006C4D16"/>
    <w:rsid w:val="006C4E43"/>
    <w:rsid w:val="006C643E"/>
    <w:rsid w:val="006C7519"/>
    <w:rsid w:val="006C7BD7"/>
    <w:rsid w:val="006C7D1D"/>
    <w:rsid w:val="006D2932"/>
    <w:rsid w:val="006D3671"/>
    <w:rsid w:val="006D36E0"/>
    <w:rsid w:val="006D3D94"/>
    <w:rsid w:val="006D4176"/>
    <w:rsid w:val="006D699C"/>
    <w:rsid w:val="006D7261"/>
    <w:rsid w:val="006D7356"/>
    <w:rsid w:val="006E0A73"/>
    <w:rsid w:val="006E0FEE"/>
    <w:rsid w:val="006E1FCD"/>
    <w:rsid w:val="006E214A"/>
    <w:rsid w:val="006E267B"/>
    <w:rsid w:val="006E69A6"/>
    <w:rsid w:val="006E6C11"/>
    <w:rsid w:val="006E6F7B"/>
    <w:rsid w:val="006E747C"/>
    <w:rsid w:val="006E77AB"/>
    <w:rsid w:val="006F00B4"/>
    <w:rsid w:val="006F019E"/>
    <w:rsid w:val="006F061D"/>
    <w:rsid w:val="006F0A06"/>
    <w:rsid w:val="006F2203"/>
    <w:rsid w:val="006F38BB"/>
    <w:rsid w:val="006F44B9"/>
    <w:rsid w:val="006F4A4D"/>
    <w:rsid w:val="006F4C6B"/>
    <w:rsid w:val="006F5B52"/>
    <w:rsid w:val="006F6689"/>
    <w:rsid w:val="006F7C0C"/>
    <w:rsid w:val="006F7CA8"/>
    <w:rsid w:val="00700755"/>
    <w:rsid w:val="00701D62"/>
    <w:rsid w:val="00701E6B"/>
    <w:rsid w:val="0070360E"/>
    <w:rsid w:val="00703A7C"/>
    <w:rsid w:val="0070414F"/>
    <w:rsid w:val="007051EF"/>
    <w:rsid w:val="0070646B"/>
    <w:rsid w:val="0070720D"/>
    <w:rsid w:val="007074D8"/>
    <w:rsid w:val="00707C14"/>
    <w:rsid w:val="00711DD8"/>
    <w:rsid w:val="007130A2"/>
    <w:rsid w:val="00713925"/>
    <w:rsid w:val="00715463"/>
    <w:rsid w:val="007154E0"/>
    <w:rsid w:val="00715CD6"/>
    <w:rsid w:val="007166BB"/>
    <w:rsid w:val="007177E9"/>
    <w:rsid w:val="00717F3D"/>
    <w:rsid w:val="00720061"/>
    <w:rsid w:val="0072089F"/>
    <w:rsid w:val="00722B05"/>
    <w:rsid w:val="00722BD3"/>
    <w:rsid w:val="00722F43"/>
    <w:rsid w:val="00726172"/>
    <w:rsid w:val="00730655"/>
    <w:rsid w:val="00731A58"/>
    <w:rsid w:val="00731D77"/>
    <w:rsid w:val="00732360"/>
    <w:rsid w:val="00732478"/>
    <w:rsid w:val="0073314E"/>
    <w:rsid w:val="0073390A"/>
    <w:rsid w:val="007343DE"/>
    <w:rsid w:val="0073496B"/>
    <w:rsid w:val="00734C2E"/>
    <w:rsid w:val="00734E64"/>
    <w:rsid w:val="00735E4F"/>
    <w:rsid w:val="00735FF9"/>
    <w:rsid w:val="0073685F"/>
    <w:rsid w:val="00736B37"/>
    <w:rsid w:val="007400E3"/>
    <w:rsid w:val="00740A35"/>
    <w:rsid w:val="0075115E"/>
    <w:rsid w:val="007520B4"/>
    <w:rsid w:val="00752D99"/>
    <w:rsid w:val="00753B98"/>
    <w:rsid w:val="00753D86"/>
    <w:rsid w:val="00754292"/>
    <w:rsid w:val="00755DBC"/>
    <w:rsid w:val="00755EE2"/>
    <w:rsid w:val="00756125"/>
    <w:rsid w:val="007569FC"/>
    <w:rsid w:val="0075759E"/>
    <w:rsid w:val="00757661"/>
    <w:rsid w:val="00757821"/>
    <w:rsid w:val="00757A40"/>
    <w:rsid w:val="00760254"/>
    <w:rsid w:val="00763E42"/>
    <w:rsid w:val="007654C7"/>
    <w:rsid w:val="007655D5"/>
    <w:rsid w:val="00765EE1"/>
    <w:rsid w:val="007665AD"/>
    <w:rsid w:val="00767BB7"/>
    <w:rsid w:val="00767C40"/>
    <w:rsid w:val="00770232"/>
    <w:rsid w:val="00770F09"/>
    <w:rsid w:val="007710DD"/>
    <w:rsid w:val="0077118A"/>
    <w:rsid w:val="00771532"/>
    <w:rsid w:val="007763C1"/>
    <w:rsid w:val="00777244"/>
    <w:rsid w:val="00777DBB"/>
    <w:rsid w:val="00777E82"/>
    <w:rsid w:val="00777FFC"/>
    <w:rsid w:val="00781309"/>
    <w:rsid w:val="00781359"/>
    <w:rsid w:val="00782F2B"/>
    <w:rsid w:val="00783953"/>
    <w:rsid w:val="00784234"/>
    <w:rsid w:val="007862E9"/>
    <w:rsid w:val="00786921"/>
    <w:rsid w:val="0078712B"/>
    <w:rsid w:val="007871C2"/>
    <w:rsid w:val="007878BB"/>
    <w:rsid w:val="00790137"/>
    <w:rsid w:val="0079370C"/>
    <w:rsid w:val="00795911"/>
    <w:rsid w:val="007970E7"/>
    <w:rsid w:val="007A0463"/>
    <w:rsid w:val="007A1782"/>
    <w:rsid w:val="007A1965"/>
    <w:rsid w:val="007A1EAA"/>
    <w:rsid w:val="007A27F0"/>
    <w:rsid w:val="007A3411"/>
    <w:rsid w:val="007A384A"/>
    <w:rsid w:val="007A3BBA"/>
    <w:rsid w:val="007A42A1"/>
    <w:rsid w:val="007A4865"/>
    <w:rsid w:val="007A4DA0"/>
    <w:rsid w:val="007A5342"/>
    <w:rsid w:val="007A553E"/>
    <w:rsid w:val="007A6EB2"/>
    <w:rsid w:val="007A7077"/>
    <w:rsid w:val="007A79FD"/>
    <w:rsid w:val="007B0857"/>
    <w:rsid w:val="007B0B9D"/>
    <w:rsid w:val="007B26E3"/>
    <w:rsid w:val="007B5A43"/>
    <w:rsid w:val="007B60A2"/>
    <w:rsid w:val="007B650F"/>
    <w:rsid w:val="007B709B"/>
    <w:rsid w:val="007C0BB1"/>
    <w:rsid w:val="007C1069"/>
    <w:rsid w:val="007C1343"/>
    <w:rsid w:val="007C41F6"/>
    <w:rsid w:val="007C5EF1"/>
    <w:rsid w:val="007C7BF5"/>
    <w:rsid w:val="007D19B7"/>
    <w:rsid w:val="007D1ABD"/>
    <w:rsid w:val="007D4524"/>
    <w:rsid w:val="007D6A1E"/>
    <w:rsid w:val="007D6E5F"/>
    <w:rsid w:val="007D6F09"/>
    <w:rsid w:val="007D75E5"/>
    <w:rsid w:val="007D773E"/>
    <w:rsid w:val="007D7987"/>
    <w:rsid w:val="007E066E"/>
    <w:rsid w:val="007E1356"/>
    <w:rsid w:val="007E1A89"/>
    <w:rsid w:val="007E1BEC"/>
    <w:rsid w:val="007E20FC"/>
    <w:rsid w:val="007E3192"/>
    <w:rsid w:val="007E37A6"/>
    <w:rsid w:val="007E3A0A"/>
    <w:rsid w:val="007E7062"/>
    <w:rsid w:val="007E756B"/>
    <w:rsid w:val="007E7B97"/>
    <w:rsid w:val="007F098E"/>
    <w:rsid w:val="007F0E1E"/>
    <w:rsid w:val="007F1AAF"/>
    <w:rsid w:val="007F2531"/>
    <w:rsid w:val="007F29A7"/>
    <w:rsid w:val="007F4891"/>
    <w:rsid w:val="007F7871"/>
    <w:rsid w:val="007F7DCF"/>
    <w:rsid w:val="008004B4"/>
    <w:rsid w:val="00802C05"/>
    <w:rsid w:val="00804820"/>
    <w:rsid w:val="00805BE8"/>
    <w:rsid w:val="00805C06"/>
    <w:rsid w:val="00806060"/>
    <w:rsid w:val="008066EC"/>
    <w:rsid w:val="008068A2"/>
    <w:rsid w:val="0080698B"/>
    <w:rsid w:val="00807C18"/>
    <w:rsid w:val="00810F9B"/>
    <w:rsid w:val="00811CF9"/>
    <w:rsid w:val="00815AF3"/>
    <w:rsid w:val="00816078"/>
    <w:rsid w:val="008167A6"/>
    <w:rsid w:val="00817038"/>
    <w:rsid w:val="008177E3"/>
    <w:rsid w:val="00822467"/>
    <w:rsid w:val="00822532"/>
    <w:rsid w:val="00823311"/>
    <w:rsid w:val="00823AA9"/>
    <w:rsid w:val="00823BC5"/>
    <w:rsid w:val="00824AF5"/>
    <w:rsid w:val="00824BD1"/>
    <w:rsid w:val="008255B9"/>
    <w:rsid w:val="00825CD8"/>
    <w:rsid w:val="00826BD4"/>
    <w:rsid w:val="00827324"/>
    <w:rsid w:val="00827768"/>
    <w:rsid w:val="00832B44"/>
    <w:rsid w:val="00833229"/>
    <w:rsid w:val="00834EFB"/>
    <w:rsid w:val="008355EA"/>
    <w:rsid w:val="00836E53"/>
    <w:rsid w:val="00836FE5"/>
    <w:rsid w:val="00837458"/>
    <w:rsid w:val="00837AAE"/>
    <w:rsid w:val="00837B0C"/>
    <w:rsid w:val="00840543"/>
    <w:rsid w:val="00840C3A"/>
    <w:rsid w:val="00841525"/>
    <w:rsid w:val="00841B13"/>
    <w:rsid w:val="008429AD"/>
    <w:rsid w:val="008429DB"/>
    <w:rsid w:val="00842C60"/>
    <w:rsid w:val="00842CE9"/>
    <w:rsid w:val="00843EBC"/>
    <w:rsid w:val="0084448F"/>
    <w:rsid w:val="00844E3D"/>
    <w:rsid w:val="00850C75"/>
    <w:rsid w:val="00850CEC"/>
    <w:rsid w:val="00850E39"/>
    <w:rsid w:val="00851608"/>
    <w:rsid w:val="00851C2E"/>
    <w:rsid w:val="0085405D"/>
    <w:rsid w:val="00854367"/>
    <w:rsid w:val="00854438"/>
    <w:rsid w:val="0085477A"/>
    <w:rsid w:val="00855107"/>
    <w:rsid w:val="00855173"/>
    <w:rsid w:val="008552C1"/>
    <w:rsid w:val="008557D9"/>
    <w:rsid w:val="008558AC"/>
    <w:rsid w:val="00855BF7"/>
    <w:rsid w:val="00856214"/>
    <w:rsid w:val="00860970"/>
    <w:rsid w:val="00861F4F"/>
    <w:rsid w:val="00862089"/>
    <w:rsid w:val="00862EF2"/>
    <w:rsid w:val="00863582"/>
    <w:rsid w:val="008636C3"/>
    <w:rsid w:val="00863D7D"/>
    <w:rsid w:val="00864AC5"/>
    <w:rsid w:val="008656C7"/>
    <w:rsid w:val="00866D5B"/>
    <w:rsid w:val="00866FF5"/>
    <w:rsid w:val="00867496"/>
    <w:rsid w:val="0086782A"/>
    <w:rsid w:val="008679FA"/>
    <w:rsid w:val="00870DEB"/>
    <w:rsid w:val="00873075"/>
    <w:rsid w:val="0087332D"/>
    <w:rsid w:val="00873E1F"/>
    <w:rsid w:val="00874C16"/>
    <w:rsid w:val="00875FB9"/>
    <w:rsid w:val="00881151"/>
    <w:rsid w:val="008837B5"/>
    <w:rsid w:val="00884E11"/>
    <w:rsid w:val="00884F36"/>
    <w:rsid w:val="00885FEC"/>
    <w:rsid w:val="00886764"/>
    <w:rsid w:val="008867F1"/>
    <w:rsid w:val="00886D1F"/>
    <w:rsid w:val="00887741"/>
    <w:rsid w:val="00887EB2"/>
    <w:rsid w:val="00891B47"/>
    <w:rsid w:val="00891EE1"/>
    <w:rsid w:val="00893987"/>
    <w:rsid w:val="00894086"/>
    <w:rsid w:val="00894A0A"/>
    <w:rsid w:val="00894FFF"/>
    <w:rsid w:val="0089526D"/>
    <w:rsid w:val="008963EF"/>
    <w:rsid w:val="0089651C"/>
    <w:rsid w:val="0089688E"/>
    <w:rsid w:val="00897FB3"/>
    <w:rsid w:val="008A0A46"/>
    <w:rsid w:val="008A1CE6"/>
    <w:rsid w:val="008A1FBE"/>
    <w:rsid w:val="008A2128"/>
    <w:rsid w:val="008A4A9D"/>
    <w:rsid w:val="008A4C24"/>
    <w:rsid w:val="008A56A0"/>
    <w:rsid w:val="008A6185"/>
    <w:rsid w:val="008A6D48"/>
    <w:rsid w:val="008A768D"/>
    <w:rsid w:val="008B12F2"/>
    <w:rsid w:val="008B2BF2"/>
    <w:rsid w:val="008B3194"/>
    <w:rsid w:val="008B39D9"/>
    <w:rsid w:val="008B4CEE"/>
    <w:rsid w:val="008B5AE7"/>
    <w:rsid w:val="008B744B"/>
    <w:rsid w:val="008B78E4"/>
    <w:rsid w:val="008C24D4"/>
    <w:rsid w:val="008C2751"/>
    <w:rsid w:val="008C3F27"/>
    <w:rsid w:val="008C4910"/>
    <w:rsid w:val="008C5ED5"/>
    <w:rsid w:val="008C60E9"/>
    <w:rsid w:val="008C7C93"/>
    <w:rsid w:val="008D1B7C"/>
    <w:rsid w:val="008D27EA"/>
    <w:rsid w:val="008D285E"/>
    <w:rsid w:val="008D32A2"/>
    <w:rsid w:val="008D3629"/>
    <w:rsid w:val="008D3BB8"/>
    <w:rsid w:val="008D3D06"/>
    <w:rsid w:val="008D6657"/>
    <w:rsid w:val="008E194E"/>
    <w:rsid w:val="008E1F60"/>
    <w:rsid w:val="008E307E"/>
    <w:rsid w:val="008E3394"/>
    <w:rsid w:val="008E5302"/>
    <w:rsid w:val="008E5A1E"/>
    <w:rsid w:val="008E698B"/>
    <w:rsid w:val="008E6E14"/>
    <w:rsid w:val="008E7F49"/>
    <w:rsid w:val="008F11A4"/>
    <w:rsid w:val="008F2CDE"/>
    <w:rsid w:val="008F4819"/>
    <w:rsid w:val="008F4DD1"/>
    <w:rsid w:val="008F543C"/>
    <w:rsid w:val="008F5B38"/>
    <w:rsid w:val="008F6056"/>
    <w:rsid w:val="008F6314"/>
    <w:rsid w:val="008F681B"/>
    <w:rsid w:val="00901990"/>
    <w:rsid w:val="00902C07"/>
    <w:rsid w:val="009034FD"/>
    <w:rsid w:val="0090418B"/>
    <w:rsid w:val="00904288"/>
    <w:rsid w:val="00904D9A"/>
    <w:rsid w:val="00905804"/>
    <w:rsid w:val="00906292"/>
    <w:rsid w:val="009065C9"/>
    <w:rsid w:val="0090718D"/>
    <w:rsid w:val="009101E2"/>
    <w:rsid w:val="00911B0A"/>
    <w:rsid w:val="00912F1E"/>
    <w:rsid w:val="0091498C"/>
    <w:rsid w:val="00914F87"/>
    <w:rsid w:val="0091508F"/>
    <w:rsid w:val="00915D73"/>
    <w:rsid w:val="00916077"/>
    <w:rsid w:val="009170A2"/>
    <w:rsid w:val="00917858"/>
    <w:rsid w:val="009208A6"/>
    <w:rsid w:val="0092128C"/>
    <w:rsid w:val="009224E6"/>
    <w:rsid w:val="009236F1"/>
    <w:rsid w:val="00924514"/>
    <w:rsid w:val="0092508B"/>
    <w:rsid w:val="0092685B"/>
    <w:rsid w:val="00927316"/>
    <w:rsid w:val="00930D70"/>
    <w:rsid w:val="0093133D"/>
    <w:rsid w:val="0093276D"/>
    <w:rsid w:val="00932832"/>
    <w:rsid w:val="00933028"/>
    <w:rsid w:val="00933D12"/>
    <w:rsid w:val="00937065"/>
    <w:rsid w:val="00940285"/>
    <w:rsid w:val="00940CF0"/>
    <w:rsid w:val="009411B0"/>
    <w:rsid w:val="009415B0"/>
    <w:rsid w:val="00941DF4"/>
    <w:rsid w:val="0094350F"/>
    <w:rsid w:val="00945BD3"/>
    <w:rsid w:val="00947E7E"/>
    <w:rsid w:val="0095105F"/>
    <w:rsid w:val="0095139A"/>
    <w:rsid w:val="00951C62"/>
    <w:rsid w:val="0095201A"/>
    <w:rsid w:val="009522CF"/>
    <w:rsid w:val="009524E3"/>
    <w:rsid w:val="00953986"/>
    <w:rsid w:val="00953E16"/>
    <w:rsid w:val="00953EF6"/>
    <w:rsid w:val="009542AC"/>
    <w:rsid w:val="009543C4"/>
    <w:rsid w:val="0095440C"/>
    <w:rsid w:val="0095483A"/>
    <w:rsid w:val="00954A6B"/>
    <w:rsid w:val="009553B7"/>
    <w:rsid w:val="00956F83"/>
    <w:rsid w:val="00957EA6"/>
    <w:rsid w:val="00961483"/>
    <w:rsid w:val="00961987"/>
    <w:rsid w:val="00961BB2"/>
    <w:rsid w:val="009620BB"/>
    <w:rsid w:val="00962108"/>
    <w:rsid w:val="00962158"/>
    <w:rsid w:val="00962C8E"/>
    <w:rsid w:val="00962CFC"/>
    <w:rsid w:val="00963066"/>
    <w:rsid w:val="009638D6"/>
    <w:rsid w:val="00963DA7"/>
    <w:rsid w:val="0096429E"/>
    <w:rsid w:val="0096453C"/>
    <w:rsid w:val="0096479E"/>
    <w:rsid w:val="009647CE"/>
    <w:rsid w:val="009670F2"/>
    <w:rsid w:val="0096712C"/>
    <w:rsid w:val="00967182"/>
    <w:rsid w:val="00971CD3"/>
    <w:rsid w:val="0097408E"/>
    <w:rsid w:val="009741FB"/>
    <w:rsid w:val="009746CD"/>
    <w:rsid w:val="00974BB2"/>
    <w:rsid w:val="00974FA7"/>
    <w:rsid w:val="009756E5"/>
    <w:rsid w:val="009759D2"/>
    <w:rsid w:val="00977A8C"/>
    <w:rsid w:val="00980228"/>
    <w:rsid w:val="009803F5"/>
    <w:rsid w:val="0098172A"/>
    <w:rsid w:val="00981A34"/>
    <w:rsid w:val="00982D2B"/>
    <w:rsid w:val="00983910"/>
    <w:rsid w:val="00983C2E"/>
    <w:rsid w:val="00983FB8"/>
    <w:rsid w:val="00985AB6"/>
    <w:rsid w:val="009869BC"/>
    <w:rsid w:val="009901BE"/>
    <w:rsid w:val="0099244D"/>
    <w:rsid w:val="0099321F"/>
    <w:rsid w:val="009932AC"/>
    <w:rsid w:val="00993681"/>
    <w:rsid w:val="00994351"/>
    <w:rsid w:val="00994665"/>
    <w:rsid w:val="00995609"/>
    <w:rsid w:val="00995CAA"/>
    <w:rsid w:val="00996A8F"/>
    <w:rsid w:val="009A0429"/>
    <w:rsid w:val="009A1178"/>
    <w:rsid w:val="009A1DBF"/>
    <w:rsid w:val="009A1FDC"/>
    <w:rsid w:val="009A2711"/>
    <w:rsid w:val="009A356D"/>
    <w:rsid w:val="009A46C2"/>
    <w:rsid w:val="009A48B2"/>
    <w:rsid w:val="009A4E2E"/>
    <w:rsid w:val="009A5D1F"/>
    <w:rsid w:val="009A68E6"/>
    <w:rsid w:val="009A71F1"/>
    <w:rsid w:val="009A7598"/>
    <w:rsid w:val="009B1443"/>
    <w:rsid w:val="009B1DF8"/>
    <w:rsid w:val="009B26DC"/>
    <w:rsid w:val="009B3D20"/>
    <w:rsid w:val="009B4E6A"/>
    <w:rsid w:val="009B5056"/>
    <w:rsid w:val="009B5418"/>
    <w:rsid w:val="009B54A0"/>
    <w:rsid w:val="009B61B4"/>
    <w:rsid w:val="009C0727"/>
    <w:rsid w:val="009C2949"/>
    <w:rsid w:val="009C3C80"/>
    <w:rsid w:val="009C492F"/>
    <w:rsid w:val="009C4C37"/>
    <w:rsid w:val="009C5D49"/>
    <w:rsid w:val="009C606A"/>
    <w:rsid w:val="009C7137"/>
    <w:rsid w:val="009C778F"/>
    <w:rsid w:val="009C7880"/>
    <w:rsid w:val="009D0518"/>
    <w:rsid w:val="009D1F8B"/>
    <w:rsid w:val="009D2F8F"/>
    <w:rsid w:val="009D2FF2"/>
    <w:rsid w:val="009D321E"/>
    <w:rsid w:val="009D3226"/>
    <w:rsid w:val="009D3385"/>
    <w:rsid w:val="009D4593"/>
    <w:rsid w:val="009D6454"/>
    <w:rsid w:val="009D6AEE"/>
    <w:rsid w:val="009D7429"/>
    <w:rsid w:val="009D793C"/>
    <w:rsid w:val="009E12D0"/>
    <w:rsid w:val="009E16A9"/>
    <w:rsid w:val="009E1EFF"/>
    <w:rsid w:val="009E3187"/>
    <w:rsid w:val="009E34AD"/>
    <w:rsid w:val="009E375F"/>
    <w:rsid w:val="009E39D4"/>
    <w:rsid w:val="009E433B"/>
    <w:rsid w:val="009E5401"/>
    <w:rsid w:val="009E5456"/>
    <w:rsid w:val="009E54B0"/>
    <w:rsid w:val="009E60F8"/>
    <w:rsid w:val="009E7570"/>
    <w:rsid w:val="009E7810"/>
    <w:rsid w:val="009F12A1"/>
    <w:rsid w:val="009F13E1"/>
    <w:rsid w:val="009F172E"/>
    <w:rsid w:val="009F2611"/>
    <w:rsid w:val="009F306C"/>
    <w:rsid w:val="009F32C9"/>
    <w:rsid w:val="009F32F1"/>
    <w:rsid w:val="009F3429"/>
    <w:rsid w:val="009F3577"/>
    <w:rsid w:val="009F46EE"/>
    <w:rsid w:val="009F7141"/>
    <w:rsid w:val="009F7656"/>
    <w:rsid w:val="00A011A4"/>
    <w:rsid w:val="00A02BC7"/>
    <w:rsid w:val="00A03015"/>
    <w:rsid w:val="00A0495C"/>
    <w:rsid w:val="00A055B4"/>
    <w:rsid w:val="00A056CE"/>
    <w:rsid w:val="00A0648B"/>
    <w:rsid w:val="00A06A77"/>
    <w:rsid w:val="00A0741D"/>
    <w:rsid w:val="00A0758F"/>
    <w:rsid w:val="00A10477"/>
    <w:rsid w:val="00A1048F"/>
    <w:rsid w:val="00A10E2E"/>
    <w:rsid w:val="00A1214C"/>
    <w:rsid w:val="00A1570A"/>
    <w:rsid w:val="00A15D4C"/>
    <w:rsid w:val="00A15E76"/>
    <w:rsid w:val="00A1699F"/>
    <w:rsid w:val="00A16B33"/>
    <w:rsid w:val="00A17866"/>
    <w:rsid w:val="00A211B4"/>
    <w:rsid w:val="00A213C3"/>
    <w:rsid w:val="00A222DE"/>
    <w:rsid w:val="00A223CF"/>
    <w:rsid w:val="00A225E6"/>
    <w:rsid w:val="00A2302E"/>
    <w:rsid w:val="00A23ED0"/>
    <w:rsid w:val="00A27B56"/>
    <w:rsid w:val="00A27DBF"/>
    <w:rsid w:val="00A31FBC"/>
    <w:rsid w:val="00A3328E"/>
    <w:rsid w:val="00A33884"/>
    <w:rsid w:val="00A33DDF"/>
    <w:rsid w:val="00A342E8"/>
    <w:rsid w:val="00A34547"/>
    <w:rsid w:val="00A34C04"/>
    <w:rsid w:val="00A34C5B"/>
    <w:rsid w:val="00A34D0E"/>
    <w:rsid w:val="00A3510B"/>
    <w:rsid w:val="00A376B7"/>
    <w:rsid w:val="00A37B22"/>
    <w:rsid w:val="00A37E32"/>
    <w:rsid w:val="00A40EB4"/>
    <w:rsid w:val="00A41BF5"/>
    <w:rsid w:val="00A433B5"/>
    <w:rsid w:val="00A4366B"/>
    <w:rsid w:val="00A43B91"/>
    <w:rsid w:val="00A440BF"/>
    <w:rsid w:val="00A44778"/>
    <w:rsid w:val="00A44F13"/>
    <w:rsid w:val="00A4584D"/>
    <w:rsid w:val="00A46323"/>
    <w:rsid w:val="00A469E7"/>
    <w:rsid w:val="00A46C9E"/>
    <w:rsid w:val="00A478E4"/>
    <w:rsid w:val="00A50CFA"/>
    <w:rsid w:val="00A524E1"/>
    <w:rsid w:val="00A52AC3"/>
    <w:rsid w:val="00A52CF8"/>
    <w:rsid w:val="00A53EC1"/>
    <w:rsid w:val="00A54EC8"/>
    <w:rsid w:val="00A55B85"/>
    <w:rsid w:val="00A60246"/>
    <w:rsid w:val="00A604A4"/>
    <w:rsid w:val="00A60AD6"/>
    <w:rsid w:val="00A6156B"/>
    <w:rsid w:val="00A61B7D"/>
    <w:rsid w:val="00A61CDA"/>
    <w:rsid w:val="00A6234B"/>
    <w:rsid w:val="00A63371"/>
    <w:rsid w:val="00A64C0C"/>
    <w:rsid w:val="00A64D7D"/>
    <w:rsid w:val="00A65D80"/>
    <w:rsid w:val="00A6605B"/>
    <w:rsid w:val="00A66062"/>
    <w:rsid w:val="00A66A37"/>
    <w:rsid w:val="00A66ADC"/>
    <w:rsid w:val="00A66D3C"/>
    <w:rsid w:val="00A7147D"/>
    <w:rsid w:val="00A71E07"/>
    <w:rsid w:val="00A73D28"/>
    <w:rsid w:val="00A7402E"/>
    <w:rsid w:val="00A74641"/>
    <w:rsid w:val="00A75C2C"/>
    <w:rsid w:val="00A75FDF"/>
    <w:rsid w:val="00A768D2"/>
    <w:rsid w:val="00A77219"/>
    <w:rsid w:val="00A772FB"/>
    <w:rsid w:val="00A77D9B"/>
    <w:rsid w:val="00A80459"/>
    <w:rsid w:val="00A81B15"/>
    <w:rsid w:val="00A837FF"/>
    <w:rsid w:val="00A84052"/>
    <w:rsid w:val="00A8463A"/>
    <w:rsid w:val="00A84DC8"/>
    <w:rsid w:val="00A8529A"/>
    <w:rsid w:val="00A85DBC"/>
    <w:rsid w:val="00A8634B"/>
    <w:rsid w:val="00A87FEB"/>
    <w:rsid w:val="00A9135A"/>
    <w:rsid w:val="00A9179F"/>
    <w:rsid w:val="00A924DB"/>
    <w:rsid w:val="00A931EA"/>
    <w:rsid w:val="00A934A1"/>
    <w:rsid w:val="00A93F9F"/>
    <w:rsid w:val="00A94030"/>
    <w:rsid w:val="00A9420E"/>
    <w:rsid w:val="00A945E5"/>
    <w:rsid w:val="00A94FF9"/>
    <w:rsid w:val="00A95C8E"/>
    <w:rsid w:val="00A96815"/>
    <w:rsid w:val="00A97648"/>
    <w:rsid w:val="00AA1CFD"/>
    <w:rsid w:val="00AA2239"/>
    <w:rsid w:val="00AA33D2"/>
    <w:rsid w:val="00AA655C"/>
    <w:rsid w:val="00AA6582"/>
    <w:rsid w:val="00AA7B90"/>
    <w:rsid w:val="00AA7C7D"/>
    <w:rsid w:val="00AB071E"/>
    <w:rsid w:val="00AB083B"/>
    <w:rsid w:val="00AB0C57"/>
    <w:rsid w:val="00AB1195"/>
    <w:rsid w:val="00AB1244"/>
    <w:rsid w:val="00AB281D"/>
    <w:rsid w:val="00AB4182"/>
    <w:rsid w:val="00AB436E"/>
    <w:rsid w:val="00AB50CE"/>
    <w:rsid w:val="00AB56DB"/>
    <w:rsid w:val="00AB5812"/>
    <w:rsid w:val="00AC1B5F"/>
    <w:rsid w:val="00AC27DB"/>
    <w:rsid w:val="00AC2939"/>
    <w:rsid w:val="00AC37DE"/>
    <w:rsid w:val="00AC421A"/>
    <w:rsid w:val="00AC4A79"/>
    <w:rsid w:val="00AC53FF"/>
    <w:rsid w:val="00AC5593"/>
    <w:rsid w:val="00AC5BA2"/>
    <w:rsid w:val="00AC5ED3"/>
    <w:rsid w:val="00AC5EE3"/>
    <w:rsid w:val="00AC6D6B"/>
    <w:rsid w:val="00AC75FE"/>
    <w:rsid w:val="00AD0230"/>
    <w:rsid w:val="00AD035F"/>
    <w:rsid w:val="00AD03C0"/>
    <w:rsid w:val="00AD0D53"/>
    <w:rsid w:val="00AD291E"/>
    <w:rsid w:val="00AD2F45"/>
    <w:rsid w:val="00AD3885"/>
    <w:rsid w:val="00AD3FCB"/>
    <w:rsid w:val="00AD5815"/>
    <w:rsid w:val="00AD60BF"/>
    <w:rsid w:val="00AD6FDC"/>
    <w:rsid w:val="00AD7736"/>
    <w:rsid w:val="00AE10CE"/>
    <w:rsid w:val="00AE2F97"/>
    <w:rsid w:val="00AE3A9D"/>
    <w:rsid w:val="00AE41D6"/>
    <w:rsid w:val="00AE5F83"/>
    <w:rsid w:val="00AE6A0D"/>
    <w:rsid w:val="00AE70D4"/>
    <w:rsid w:val="00AE7868"/>
    <w:rsid w:val="00AE7E2C"/>
    <w:rsid w:val="00AF0087"/>
    <w:rsid w:val="00AF0179"/>
    <w:rsid w:val="00AF0407"/>
    <w:rsid w:val="00AF049B"/>
    <w:rsid w:val="00AF2250"/>
    <w:rsid w:val="00AF2287"/>
    <w:rsid w:val="00AF2698"/>
    <w:rsid w:val="00AF27BF"/>
    <w:rsid w:val="00AF3A11"/>
    <w:rsid w:val="00AF3B94"/>
    <w:rsid w:val="00AF4D8B"/>
    <w:rsid w:val="00AF528D"/>
    <w:rsid w:val="00AF5975"/>
    <w:rsid w:val="00AF60A2"/>
    <w:rsid w:val="00AF7530"/>
    <w:rsid w:val="00B01267"/>
    <w:rsid w:val="00B0375A"/>
    <w:rsid w:val="00B042CB"/>
    <w:rsid w:val="00B04C95"/>
    <w:rsid w:val="00B067CA"/>
    <w:rsid w:val="00B10E6B"/>
    <w:rsid w:val="00B113F7"/>
    <w:rsid w:val="00B115E3"/>
    <w:rsid w:val="00B1201C"/>
    <w:rsid w:val="00B12402"/>
    <w:rsid w:val="00B124D4"/>
    <w:rsid w:val="00B12B26"/>
    <w:rsid w:val="00B13D61"/>
    <w:rsid w:val="00B14F66"/>
    <w:rsid w:val="00B1513A"/>
    <w:rsid w:val="00B15B4B"/>
    <w:rsid w:val="00B15B69"/>
    <w:rsid w:val="00B163F8"/>
    <w:rsid w:val="00B17B1A"/>
    <w:rsid w:val="00B2472D"/>
    <w:rsid w:val="00B24AD2"/>
    <w:rsid w:val="00B24CA0"/>
    <w:rsid w:val="00B2549F"/>
    <w:rsid w:val="00B26BB6"/>
    <w:rsid w:val="00B26C00"/>
    <w:rsid w:val="00B26D27"/>
    <w:rsid w:val="00B27917"/>
    <w:rsid w:val="00B27967"/>
    <w:rsid w:val="00B31209"/>
    <w:rsid w:val="00B31614"/>
    <w:rsid w:val="00B32A2B"/>
    <w:rsid w:val="00B35BF3"/>
    <w:rsid w:val="00B36AD1"/>
    <w:rsid w:val="00B36C83"/>
    <w:rsid w:val="00B37620"/>
    <w:rsid w:val="00B379D6"/>
    <w:rsid w:val="00B40021"/>
    <w:rsid w:val="00B4108D"/>
    <w:rsid w:val="00B4166E"/>
    <w:rsid w:val="00B41A42"/>
    <w:rsid w:val="00B42D46"/>
    <w:rsid w:val="00B43E45"/>
    <w:rsid w:val="00B448CE"/>
    <w:rsid w:val="00B46892"/>
    <w:rsid w:val="00B46AFD"/>
    <w:rsid w:val="00B47E9D"/>
    <w:rsid w:val="00B47F2A"/>
    <w:rsid w:val="00B510B2"/>
    <w:rsid w:val="00B51A2E"/>
    <w:rsid w:val="00B52974"/>
    <w:rsid w:val="00B551A3"/>
    <w:rsid w:val="00B5558A"/>
    <w:rsid w:val="00B55ACC"/>
    <w:rsid w:val="00B57265"/>
    <w:rsid w:val="00B57548"/>
    <w:rsid w:val="00B577A3"/>
    <w:rsid w:val="00B57B5C"/>
    <w:rsid w:val="00B60152"/>
    <w:rsid w:val="00B601C6"/>
    <w:rsid w:val="00B60680"/>
    <w:rsid w:val="00B6102F"/>
    <w:rsid w:val="00B633AE"/>
    <w:rsid w:val="00B63DDE"/>
    <w:rsid w:val="00B6633D"/>
    <w:rsid w:val="00B665D2"/>
    <w:rsid w:val="00B6737C"/>
    <w:rsid w:val="00B70A02"/>
    <w:rsid w:val="00B7214D"/>
    <w:rsid w:val="00B729EF"/>
    <w:rsid w:val="00B730F1"/>
    <w:rsid w:val="00B73DE7"/>
    <w:rsid w:val="00B74372"/>
    <w:rsid w:val="00B74A08"/>
    <w:rsid w:val="00B74D9F"/>
    <w:rsid w:val="00B75525"/>
    <w:rsid w:val="00B763B3"/>
    <w:rsid w:val="00B80283"/>
    <w:rsid w:val="00B803F9"/>
    <w:rsid w:val="00B8064E"/>
    <w:rsid w:val="00B8095F"/>
    <w:rsid w:val="00B80B0C"/>
    <w:rsid w:val="00B80B11"/>
    <w:rsid w:val="00B81241"/>
    <w:rsid w:val="00B823C2"/>
    <w:rsid w:val="00B831AE"/>
    <w:rsid w:val="00B83A70"/>
    <w:rsid w:val="00B83E3A"/>
    <w:rsid w:val="00B8431F"/>
    <w:rsid w:val="00B8446C"/>
    <w:rsid w:val="00B86D6D"/>
    <w:rsid w:val="00B87725"/>
    <w:rsid w:val="00B87B40"/>
    <w:rsid w:val="00B9030A"/>
    <w:rsid w:val="00B90D74"/>
    <w:rsid w:val="00B9425A"/>
    <w:rsid w:val="00B95111"/>
    <w:rsid w:val="00B973B1"/>
    <w:rsid w:val="00B97669"/>
    <w:rsid w:val="00B97C82"/>
    <w:rsid w:val="00BA1FC0"/>
    <w:rsid w:val="00BA259A"/>
    <w:rsid w:val="00BA259C"/>
    <w:rsid w:val="00BA29D3"/>
    <w:rsid w:val="00BA307F"/>
    <w:rsid w:val="00BA3F8E"/>
    <w:rsid w:val="00BA4BA3"/>
    <w:rsid w:val="00BA5280"/>
    <w:rsid w:val="00BA59BF"/>
    <w:rsid w:val="00BA5B5B"/>
    <w:rsid w:val="00BA6013"/>
    <w:rsid w:val="00BA6614"/>
    <w:rsid w:val="00BB061A"/>
    <w:rsid w:val="00BB0A16"/>
    <w:rsid w:val="00BB14F1"/>
    <w:rsid w:val="00BB15A6"/>
    <w:rsid w:val="00BB4C36"/>
    <w:rsid w:val="00BB572E"/>
    <w:rsid w:val="00BB6C23"/>
    <w:rsid w:val="00BB7130"/>
    <w:rsid w:val="00BB74FD"/>
    <w:rsid w:val="00BB7A8A"/>
    <w:rsid w:val="00BC2904"/>
    <w:rsid w:val="00BC3321"/>
    <w:rsid w:val="00BC3558"/>
    <w:rsid w:val="00BC478B"/>
    <w:rsid w:val="00BC5982"/>
    <w:rsid w:val="00BC5DE3"/>
    <w:rsid w:val="00BC6066"/>
    <w:rsid w:val="00BC60BF"/>
    <w:rsid w:val="00BC68A4"/>
    <w:rsid w:val="00BC7934"/>
    <w:rsid w:val="00BD28BF"/>
    <w:rsid w:val="00BD2D12"/>
    <w:rsid w:val="00BD41D2"/>
    <w:rsid w:val="00BD4EC9"/>
    <w:rsid w:val="00BD6404"/>
    <w:rsid w:val="00BD68BA"/>
    <w:rsid w:val="00BD787F"/>
    <w:rsid w:val="00BD7980"/>
    <w:rsid w:val="00BD7C98"/>
    <w:rsid w:val="00BE33AE"/>
    <w:rsid w:val="00BE39B8"/>
    <w:rsid w:val="00BE4089"/>
    <w:rsid w:val="00BE4BBC"/>
    <w:rsid w:val="00BE5233"/>
    <w:rsid w:val="00BE60E7"/>
    <w:rsid w:val="00BE77EC"/>
    <w:rsid w:val="00BE79CC"/>
    <w:rsid w:val="00BF02B6"/>
    <w:rsid w:val="00BF046F"/>
    <w:rsid w:val="00BF1B6C"/>
    <w:rsid w:val="00BF288A"/>
    <w:rsid w:val="00BF3EA4"/>
    <w:rsid w:val="00BF49D6"/>
    <w:rsid w:val="00BF4D78"/>
    <w:rsid w:val="00BF66B0"/>
    <w:rsid w:val="00BF7BDB"/>
    <w:rsid w:val="00C00201"/>
    <w:rsid w:val="00C01D50"/>
    <w:rsid w:val="00C02AA6"/>
    <w:rsid w:val="00C03E53"/>
    <w:rsid w:val="00C056DC"/>
    <w:rsid w:val="00C0758B"/>
    <w:rsid w:val="00C1032C"/>
    <w:rsid w:val="00C10791"/>
    <w:rsid w:val="00C108B9"/>
    <w:rsid w:val="00C10A67"/>
    <w:rsid w:val="00C12CD2"/>
    <w:rsid w:val="00C13071"/>
    <w:rsid w:val="00C1329B"/>
    <w:rsid w:val="00C1572F"/>
    <w:rsid w:val="00C15982"/>
    <w:rsid w:val="00C168F2"/>
    <w:rsid w:val="00C20A66"/>
    <w:rsid w:val="00C20F41"/>
    <w:rsid w:val="00C215AF"/>
    <w:rsid w:val="00C21E13"/>
    <w:rsid w:val="00C227D8"/>
    <w:rsid w:val="00C23EF8"/>
    <w:rsid w:val="00C24965"/>
    <w:rsid w:val="00C24C05"/>
    <w:rsid w:val="00C24D2F"/>
    <w:rsid w:val="00C25B09"/>
    <w:rsid w:val="00C26222"/>
    <w:rsid w:val="00C26A4C"/>
    <w:rsid w:val="00C27B15"/>
    <w:rsid w:val="00C30308"/>
    <w:rsid w:val="00C30753"/>
    <w:rsid w:val="00C31283"/>
    <w:rsid w:val="00C316E6"/>
    <w:rsid w:val="00C31906"/>
    <w:rsid w:val="00C33BF3"/>
    <w:rsid w:val="00C33C48"/>
    <w:rsid w:val="00C340E5"/>
    <w:rsid w:val="00C352A0"/>
    <w:rsid w:val="00C35AA7"/>
    <w:rsid w:val="00C36E5C"/>
    <w:rsid w:val="00C37B77"/>
    <w:rsid w:val="00C404C3"/>
    <w:rsid w:val="00C40AC9"/>
    <w:rsid w:val="00C4209B"/>
    <w:rsid w:val="00C43479"/>
    <w:rsid w:val="00C43BA1"/>
    <w:rsid w:val="00C43DAB"/>
    <w:rsid w:val="00C452C6"/>
    <w:rsid w:val="00C45D36"/>
    <w:rsid w:val="00C45DFD"/>
    <w:rsid w:val="00C45EBB"/>
    <w:rsid w:val="00C47F08"/>
    <w:rsid w:val="00C502CA"/>
    <w:rsid w:val="00C514A6"/>
    <w:rsid w:val="00C51763"/>
    <w:rsid w:val="00C531FD"/>
    <w:rsid w:val="00C53427"/>
    <w:rsid w:val="00C54006"/>
    <w:rsid w:val="00C5739F"/>
    <w:rsid w:val="00C579F9"/>
    <w:rsid w:val="00C57CF0"/>
    <w:rsid w:val="00C61E41"/>
    <w:rsid w:val="00C624BD"/>
    <w:rsid w:val="00C62B22"/>
    <w:rsid w:val="00C63557"/>
    <w:rsid w:val="00C649BD"/>
    <w:rsid w:val="00C65891"/>
    <w:rsid w:val="00C65ED5"/>
    <w:rsid w:val="00C66AC9"/>
    <w:rsid w:val="00C676A7"/>
    <w:rsid w:val="00C7159F"/>
    <w:rsid w:val="00C7180B"/>
    <w:rsid w:val="00C71869"/>
    <w:rsid w:val="00C71946"/>
    <w:rsid w:val="00C71F13"/>
    <w:rsid w:val="00C724D3"/>
    <w:rsid w:val="00C72951"/>
    <w:rsid w:val="00C7322E"/>
    <w:rsid w:val="00C739C8"/>
    <w:rsid w:val="00C73AFA"/>
    <w:rsid w:val="00C751E2"/>
    <w:rsid w:val="00C757E7"/>
    <w:rsid w:val="00C7668C"/>
    <w:rsid w:val="00C76DFA"/>
    <w:rsid w:val="00C76EFB"/>
    <w:rsid w:val="00C77CAE"/>
    <w:rsid w:val="00C77DD9"/>
    <w:rsid w:val="00C8078A"/>
    <w:rsid w:val="00C807DA"/>
    <w:rsid w:val="00C824CE"/>
    <w:rsid w:val="00C82B49"/>
    <w:rsid w:val="00C83BE6"/>
    <w:rsid w:val="00C84420"/>
    <w:rsid w:val="00C846BA"/>
    <w:rsid w:val="00C85354"/>
    <w:rsid w:val="00C86ABA"/>
    <w:rsid w:val="00C871D2"/>
    <w:rsid w:val="00C878AF"/>
    <w:rsid w:val="00C90517"/>
    <w:rsid w:val="00C91FDB"/>
    <w:rsid w:val="00C92F6B"/>
    <w:rsid w:val="00C9397A"/>
    <w:rsid w:val="00C943F3"/>
    <w:rsid w:val="00C96080"/>
    <w:rsid w:val="00C97D81"/>
    <w:rsid w:val="00CA08C6"/>
    <w:rsid w:val="00CA0A77"/>
    <w:rsid w:val="00CA2729"/>
    <w:rsid w:val="00CA2FE0"/>
    <w:rsid w:val="00CA3057"/>
    <w:rsid w:val="00CA45F8"/>
    <w:rsid w:val="00CA5D53"/>
    <w:rsid w:val="00CA706D"/>
    <w:rsid w:val="00CA7873"/>
    <w:rsid w:val="00CB0305"/>
    <w:rsid w:val="00CB0B08"/>
    <w:rsid w:val="00CB12B8"/>
    <w:rsid w:val="00CB12C9"/>
    <w:rsid w:val="00CB163F"/>
    <w:rsid w:val="00CB169A"/>
    <w:rsid w:val="00CB1DFD"/>
    <w:rsid w:val="00CB2599"/>
    <w:rsid w:val="00CB33C7"/>
    <w:rsid w:val="00CB3E6F"/>
    <w:rsid w:val="00CB519A"/>
    <w:rsid w:val="00CB57CC"/>
    <w:rsid w:val="00CB6D7A"/>
    <w:rsid w:val="00CB6DA7"/>
    <w:rsid w:val="00CB7E4C"/>
    <w:rsid w:val="00CC0AAE"/>
    <w:rsid w:val="00CC25B4"/>
    <w:rsid w:val="00CC3896"/>
    <w:rsid w:val="00CC40A7"/>
    <w:rsid w:val="00CC5F88"/>
    <w:rsid w:val="00CC6119"/>
    <w:rsid w:val="00CC6892"/>
    <w:rsid w:val="00CC69C8"/>
    <w:rsid w:val="00CC6AE0"/>
    <w:rsid w:val="00CC6DEB"/>
    <w:rsid w:val="00CC77A2"/>
    <w:rsid w:val="00CC7B05"/>
    <w:rsid w:val="00CC7D6C"/>
    <w:rsid w:val="00CD066B"/>
    <w:rsid w:val="00CD20DA"/>
    <w:rsid w:val="00CD23E3"/>
    <w:rsid w:val="00CD2B69"/>
    <w:rsid w:val="00CD2F9A"/>
    <w:rsid w:val="00CD307E"/>
    <w:rsid w:val="00CD520B"/>
    <w:rsid w:val="00CD629F"/>
    <w:rsid w:val="00CD6A1B"/>
    <w:rsid w:val="00CD6D02"/>
    <w:rsid w:val="00CE0A7F"/>
    <w:rsid w:val="00CE1718"/>
    <w:rsid w:val="00CE3CFB"/>
    <w:rsid w:val="00CE445F"/>
    <w:rsid w:val="00CE7DB8"/>
    <w:rsid w:val="00CF061A"/>
    <w:rsid w:val="00CF07B4"/>
    <w:rsid w:val="00CF1B50"/>
    <w:rsid w:val="00CF27B2"/>
    <w:rsid w:val="00CF362B"/>
    <w:rsid w:val="00CF3A1B"/>
    <w:rsid w:val="00CF4156"/>
    <w:rsid w:val="00CF4615"/>
    <w:rsid w:val="00CF57C5"/>
    <w:rsid w:val="00CF6F6D"/>
    <w:rsid w:val="00CF79E8"/>
    <w:rsid w:val="00D0036C"/>
    <w:rsid w:val="00D0234F"/>
    <w:rsid w:val="00D027BB"/>
    <w:rsid w:val="00D032B2"/>
    <w:rsid w:val="00D0337D"/>
    <w:rsid w:val="00D03D00"/>
    <w:rsid w:val="00D03DB3"/>
    <w:rsid w:val="00D05524"/>
    <w:rsid w:val="00D05C30"/>
    <w:rsid w:val="00D0751A"/>
    <w:rsid w:val="00D07CB7"/>
    <w:rsid w:val="00D10052"/>
    <w:rsid w:val="00D10495"/>
    <w:rsid w:val="00D10E41"/>
    <w:rsid w:val="00D1106B"/>
    <w:rsid w:val="00D11359"/>
    <w:rsid w:val="00D1291C"/>
    <w:rsid w:val="00D132ED"/>
    <w:rsid w:val="00D1413E"/>
    <w:rsid w:val="00D1550E"/>
    <w:rsid w:val="00D15C28"/>
    <w:rsid w:val="00D174AF"/>
    <w:rsid w:val="00D206E7"/>
    <w:rsid w:val="00D20CB8"/>
    <w:rsid w:val="00D21300"/>
    <w:rsid w:val="00D215A9"/>
    <w:rsid w:val="00D218E3"/>
    <w:rsid w:val="00D22340"/>
    <w:rsid w:val="00D23D79"/>
    <w:rsid w:val="00D241F2"/>
    <w:rsid w:val="00D2437A"/>
    <w:rsid w:val="00D24C08"/>
    <w:rsid w:val="00D256B7"/>
    <w:rsid w:val="00D25E30"/>
    <w:rsid w:val="00D2600F"/>
    <w:rsid w:val="00D30FD7"/>
    <w:rsid w:val="00D31532"/>
    <w:rsid w:val="00D3188C"/>
    <w:rsid w:val="00D335A8"/>
    <w:rsid w:val="00D341F3"/>
    <w:rsid w:val="00D34C2E"/>
    <w:rsid w:val="00D35904"/>
    <w:rsid w:val="00D35F9B"/>
    <w:rsid w:val="00D36B69"/>
    <w:rsid w:val="00D405D0"/>
    <w:rsid w:val="00D408DD"/>
    <w:rsid w:val="00D45D72"/>
    <w:rsid w:val="00D46D6D"/>
    <w:rsid w:val="00D520E4"/>
    <w:rsid w:val="00D52333"/>
    <w:rsid w:val="00D53689"/>
    <w:rsid w:val="00D53A38"/>
    <w:rsid w:val="00D53E9A"/>
    <w:rsid w:val="00D54203"/>
    <w:rsid w:val="00D5714C"/>
    <w:rsid w:val="00D575DD"/>
    <w:rsid w:val="00D57DFA"/>
    <w:rsid w:val="00D612B5"/>
    <w:rsid w:val="00D6356F"/>
    <w:rsid w:val="00D63B78"/>
    <w:rsid w:val="00D658AB"/>
    <w:rsid w:val="00D67C25"/>
    <w:rsid w:val="00D67FCF"/>
    <w:rsid w:val="00D709CE"/>
    <w:rsid w:val="00D711DD"/>
    <w:rsid w:val="00D71C02"/>
    <w:rsid w:val="00D71F73"/>
    <w:rsid w:val="00D7255E"/>
    <w:rsid w:val="00D738B4"/>
    <w:rsid w:val="00D74EB8"/>
    <w:rsid w:val="00D7599E"/>
    <w:rsid w:val="00D80786"/>
    <w:rsid w:val="00D80847"/>
    <w:rsid w:val="00D8113D"/>
    <w:rsid w:val="00D8162F"/>
    <w:rsid w:val="00D81CAB"/>
    <w:rsid w:val="00D82293"/>
    <w:rsid w:val="00D82500"/>
    <w:rsid w:val="00D8341F"/>
    <w:rsid w:val="00D83FD7"/>
    <w:rsid w:val="00D8576F"/>
    <w:rsid w:val="00D85986"/>
    <w:rsid w:val="00D8677F"/>
    <w:rsid w:val="00D957DD"/>
    <w:rsid w:val="00D95888"/>
    <w:rsid w:val="00D97EFF"/>
    <w:rsid w:val="00D97F0C"/>
    <w:rsid w:val="00DA100D"/>
    <w:rsid w:val="00DA1A7E"/>
    <w:rsid w:val="00DA2F01"/>
    <w:rsid w:val="00DA3A86"/>
    <w:rsid w:val="00DA54D6"/>
    <w:rsid w:val="00DA57A5"/>
    <w:rsid w:val="00DA6059"/>
    <w:rsid w:val="00DA6274"/>
    <w:rsid w:val="00DA6770"/>
    <w:rsid w:val="00DB2DFF"/>
    <w:rsid w:val="00DB3249"/>
    <w:rsid w:val="00DB4C71"/>
    <w:rsid w:val="00DB4CAC"/>
    <w:rsid w:val="00DB5447"/>
    <w:rsid w:val="00DB64BD"/>
    <w:rsid w:val="00DB6523"/>
    <w:rsid w:val="00DB6766"/>
    <w:rsid w:val="00DB73C6"/>
    <w:rsid w:val="00DC078E"/>
    <w:rsid w:val="00DC14BF"/>
    <w:rsid w:val="00DC248C"/>
    <w:rsid w:val="00DC2500"/>
    <w:rsid w:val="00DC28BB"/>
    <w:rsid w:val="00DC332D"/>
    <w:rsid w:val="00DC3E14"/>
    <w:rsid w:val="00DC4F72"/>
    <w:rsid w:val="00DC5E62"/>
    <w:rsid w:val="00DC6CA2"/>
    <w:rsid w:val="00DC77DC"/>
    <w:rsid w:val="00DD0453"/>
    <w:rsid w:val="00DD0C2C"/>
    <w:rsid w:val="00DD19DE"/>
    <w:rsid w:val="00DD2345"/>
    <w:rsid w:val="00DD28BC"/>
    <w:rsid w:val="00DD2A1A"/>
    <w:rsid w:val="00DD2A58"/>
    <w:rsid w:val="00DD2FE7"/>
    <w:rsid w:val="00DD33C9"/>
    <w:rsid w:val="00DD39BE"/>
    <w:rsid w:val="00DD3C10"/>
    <w:rsid w:val="00DD3E5B"/>
    <w:rsid w:val="00DD4942"/>
    <w:rsid w:val="00DD4C7E"/>
    <w:rsid w:val="00DD664B"/>
    <w:rsid w:val="00DD7A42"/>
    <w:rsid w:val="00DE1DB3"/>
    <w:rsid w:val="00DE1DC3"/>
    <w:rsid w:val="00DE228A"/>
    <w:rsid w:val="00DE31F0"/>
    <w:rsid w:val="00DE3D1C"/>
    <w:rsid w:val="00DE4601"/>
    <w:rsid w:val="00DE499C"/>
    <w:rsid w:val="00DE58D2"/>
    <w:rsid w:val="00DE606D"/>
    <w:rsid w:val="00DE66E9"/>
    <w:rsid w:val="00DE78C2"/>
    <w:rsid w:val="00DF2944"/>
    <w:rsid w:val="00DF2FC0"/>
    <w:rsid w:val="00DF36D4"/>
    <w:rsid w:val="00DF539E"/>
    <w:rsid w:val="00DF6213"/>
    <w:rsid w:val="00DF7CE8"/>
    <w:rsid w:val="00E000BC"/>
    <w:rsid w:val="00E0138A"/>
    <w:rsid w:val="00E01C41"/>
    <w:rsid w:val="00E01FB3"/>
    <w:rsid w:val="00E0227D"/>
    <w:rsid w:val="00E03AF4"/>
    <w:rsid w:val="00E048CD"/>
    <w:rsid w:val="00E04B84"/>
    <w:rsid w:val="00E062E9"/>
    <w:rsid w:val="00E06466"/>
    <w:rsid w:val="00E06835"/>
    <w:rsid w:val="00E06FDA"/>
    <w:rsid w:val="00E1004F"/>
    <w:rsid w:val="00E106BE"/>
    <w:rsid w:val="00E10E77"/>
    <w:rsid w:val="00E11D6B"/>
    <w:rsid w:val="00E12D2B"/>
    <w:rsid w:val="00E1498B"/>
    <w:rsid w:val="00E1525B"/>
    <w:rsid w:val="00E15B3B"/>
    <w:rsid w:val="00E160A5"/>
    <w:rsid w:val="00E161BD"/>
    <w:rsid w:val="00E1713D"/>
    <w:rsid w:val="00E17F30"/>
    <w:rsid w:val="00E20A43"/>
    <w:rsid w:val="00E20B9C"/>
    <w:rsid w:val="00E216B8"/>
    <w:rsid w:val="00E22C04"/>
    <w:rsid w:val="00E23898"/>
    <w:rsid w:val="00E238EA"/>
    <w:rsid w:val="00E26887"/>
    <w:rsid w:val="00E30BDC"/>
    <w:rsid w:val="00E30D31"/>
    <w:rsid w:val="00E30DDC"/>
    <w:rsid w:val="00E31270"/>
    <w:rsid w:val="00E3194A"/>
    <w:rsid w:val="00E319F1"/>
    <w:rsid w:val="00E31AA3"/>
    <w:rsid w:val="00E31F27"/>
    <w:rsid w:val="00E329FC"/>
    <w:rsid w:val="00E33CD2"/>
    <w:rsid w:val="00E33EE9"/>
    <w:rsid w:val="00E33EF1"/>
    <w:rsid w:val="00E35350"/>
    <w:rsid w:val="00E3550B"/>
    <w:rsid w:val="00E36AE0"/>
    <w:rsid w:val="00E3708C"/>
    <w:rsid w:val="00E37CCA"/>
    <w:rsid w:val="00E37F2C"/>
    <w:rsid w:val="00E40139"/>
    <w:rsid w:val="00E40781"/>
    <w:rsid w:val="00E40E90"/>
    <w:rsid w:val="00E424E3"/>
    <w:rsid w:val="00E427AC"/>
    <w:rsid w:val="00E43F84"/>
    <w:rsid w:val="00E44122"/>
    <w:rsid w:val="00E45C7E"/>
    <w:rsid w:val="00E5124D"/>
    <w:rsid w:val="00E51CBF"/>
    <w:rsid w:val="00E531EB"/>
    <w:rsid w:val="00E53B0C"/>
    <w:rsid w:val="00E543D7"/>
    <w:rsid w:val="00E54874"/>
    <w:rsid w:val="00E54A8B"/>
    <w:rsid w:val="00E54B36"/>
    <w:rsid w:val="00E54B6F"/>
    <w:rsid w:val="00E55066"/>
    <w:rsid w:val="00E55444"/>
    <w:rsid w:val="00E5593C"/>
    <w:rsid w:val="00E55ACA"/>
    <w:rsid w:val="00E56502"/>
    <w:rsid w:val="00E57B74"/>
    <w:rsid w:val="00E60F9B"/>
    <w:rsid w:val="00E60FBC"/>
    <w:rsid w:val="00E6182C"/>
    <w:rsid w:val="00E62CED"/>
    <w:rsid w:val="00E63DAC"/>
    <w:rsid w:val="00E64F44"/>
    <w:rsid w:val="00E65838"/>
    <w:rsid w:val="00E65A00"/>
    <w:rsid w:val="00E65A08"/>
    <w:rsid w:val="00E65BC6"/>
    <w:rsid w:val="00E661FF"/>
    <w:rsid w:val="00E664A6"/>
    <w:rsid w:val="00E6663B"/>
    <w:rsid w:val="00E674AE"/>
    <w:rsid w:val="00E67C5D"/>
    <w:rsid w:val="00E704B0"/>
    <w:rsid w:val="00E70F89"/>
    <w:rsid w:val="00E71290"/>
    <w:rsid w:val="00E71407"/>
    <w:rsid w:val="00E72641"/>
    <w:rsid w:val="00E726EB"/>
    <w:rsid w:val="00E72CF1"/>
    <w:rsid w:val="00E73A2F"/>
    <w:rsid w:val="00E7418D"/>
    <w:rsid w:val="00E76201"/>
    <w:rsid w:val="00E7623C"/>
    <w:rsid w:val="00E76FE2"/>
    <w:rsid w:val="00E80B52"/>
    <w:rsid w:val="00E824C3"/>
    <w:rsid w:val="00E82726"/>
    <w:rsid w:val="00E82A20"/>
    <w:rsid w:val="00E83690"/>
    <w:rsid w:val="00E840B3"/>
    <w:rsid w:val="00E844D7"/>
    <w:rsid w:val="00E848FC"/>
    <w:rsid w:val="00E84D10"/>
    <w:rsid w:val="00E8629F"/>
    <w:rsid w:val="00E91008"/>
    <w:rsid w:val="00E92C82"/>
    <w:rsid w:val="00E9374E"/>
    <w:rsid w:val="00E937EC"/>
    <w:rsid w:val="00E93D1C"/>
    <w:rsid w:val="00E94F54"/>
    <w:rsid w:val="00E9615D"/>
    <w:rsid w:val="00E97AD5"/>
    <w:rsid w:val="00EA022D"/>
    <w:rsid w:val="00EA1111"/>
    <w:rsid w:val="00EA1424"/>
    <w:rsid w:val="00EA1747"/>
    <w:rsid w:val="00EA1F04"/>
    <w:rsid w:val="00EA2531"/>
    <w:rsid w:val="00EA2614"/>
    <w:rsid w:val="00EA2FBD"/>
    <w:rsid w:val="00EA3B4F"/>
    <w:rsid w:val="00EA3C24"/>
    <w:rsid w:val="00EA3F9D"/>
    <w:rsid w:val="00EA4438"/>
    <w:rsid w:val="00EA44F1"/>
    <w:rsid w:val="00EA4F87"/>
    <w:rsid w:val="00EA5B94"/>
    <w:rsid w:val="00EA5FA4"/>
    <w:rsid w:val="00EA5FAC"/>
    <w:rsid w:val="00EA6ECA"/>
    <w:rsid w:val="00EA73DF"/>
    <w:rsid w:val="00EA7771"/>
    <w:rsid w:val="00EB092D"/>
    <w:rsid w:val="00EB0CC3"/>
    <w:rsid w:val="00EB1DB4"/>
    <w:rsid w:val="00EB25C0"/>
    <w:rsid w:val="00EB2C5D"/>
    <w:rsid w:val="00EB31CA"/>
    <w:rsid w:val="00EB3F3D"/>
    <w:rsid w:val="00EB5E82"/>
    <w:rsid w:val="00EB61AE"/>
    <w:rsid w:val="00EB6699"/>
    <w:rsid w:val="00EB6B1F"/>
    <w:rsid w:val="00EB7552"/>
    <w:rsid w:val="00EC0ABC"/>
    <w:rsid w:val="00EC0BB0"/>
    <w:rsid w:val="00EC2E01"/>
    <w:rsid w:val="00EC322D"/>
    <w:rsid w:val="00EC4800"/>
    <w:rsid w:val="00EC7162"/>
    <w:rsid w:val="00ED0501"/>
    <w:rsid w:val="00ED1026"/>
    <w:rsid w:val="00ED1889"/>
    <w:rsid w:val="00ED2C76"/>
    <w:rsid w:val="00ED2CD2"/>
    <w:rsid w:val="00ED383A"/>
    <w:rsid w:val="00ED44CE"/>
    <w:rsid w:val="00ED46B4"/>
    <w:rsid w:val="00ED48A3"/>
    <w:rsid w:val="00ED58A6"/>
    <w:rsid w:val="00ED5BA1"/>
    <w:rsid w:val="00ED5D07"/>
    <w:rsid w:val="00ED73F3"/>
    <w:rsid w:val="00ED7ABE"/>
    <w:rsid w:val="00EE0692"/>
    <w:rsid w:val="00EE1027"/>
    <w:rsid w:val="00EE1080"/>
    <w:rsid w:val="00EE1EE9"/>
    <w:rsid w:val="00EE220C"/>
    <w:rsid w:val="00EE2A5B"/>
    <w:rsid w:val="00EE2EDB"/>
    <w:rsid w:val="00EE52CC"/>
    <w:rsid w:val="00EE6808"/>
    <w:rsid w:val="00EE6C65"/>
    <w:rsid w:val="00EF0747"/>
    <w:rsid w:val="00EF0BEA"/>
    <w:rsid w:val="00EF1580"/>
    <w:rsid w:val="00EF1B4C"/>
    <w:rsid w:val="00EF1EC5"/>
    <w:rsid w:val="00EF3B51"/>
    <w:rsid w:val="00EF3ECA"/>
    <w:rsid w:val="00EF4C88"/>
    <w:rsid w:val="00EF55EB"/>
    <w:rsid w:val="00EF5749"/>
    <w:rsid w:val="00EF5E50"/>
    <w:rsid w:val="00EF6B95"/>
    <w:rsid w:val="00EF6F64"/>
    <w:rsid w:val="00F005E8"/>
    <w:rsid w:val="00F009A1"/>
    <w:rsid w:val="00F00DCC"/>
    <w:rsid w:val="00F0156F"/>
    <w:rsid w:val="00F020EE"/>
    <w:rsid w:val="00F02FEA"/>
    <w:rsid w:val="00F04414"/>
    <w:rsid w:val="00F05A01"/>
    <w:rsid w:val="00F05AC8"/>
    <w:rsid w:val="00F05F7C"/>
    <w:rsid w:val="00F06637"/>
    <w:rsid w:val="00F0680E"/>
    <w:rsid w:val="00F06FA6"/>
    <w:rsid w:val="00F07167"/>
    <w:rsid w:val="00F072D8"/>
    <w:rsid w:val="00F079DE"/>
    <w:rsid w:val="00F07CE0"/>
    <w:rsid w:val="00F07D95"/>
    <w:rsid w:val="00F10E4B"/>
    <w:rsid w:val="00F115F5"/>
    <w:rsid w:val="00F11A10"/>
    <w:rsid w:val="00F11A40"/>
    <w:rsid w:val="00F13154"/>
    <w:rsid w:val="00F13D05"/>
    <w:rsid w:val="00F166B7"/>
    <w:rsid w:val="00F1679D"/>
    <w:rsid w:val="00F1682C"/>
    <w:rsid w:val="00F17ACA"/>
    <w:rsid w:val="00F17ADE"/>
    <w:rsid w:val="00F20B91"/>
    <w:rsid w:val="00F21139"/>
    <w:rsid w:val="00F21873"/>
    <w:rsid w:val="00F22BAE"/>
    <w:rsid w:val="00F22F90"/>
    <w:rsid w:val="00F23565"/>
    <w:rsid w:val="00F24B8B"/>
    <w:rsid w:val="00F30241"/>
    <w:rsid w:val="00F30343"/>
    <w:rsid w:val="00F30D2E"/>
    <w:rsid w:val="00F314B1"/>
    <w:rsid w:val="00F3203E"/>
    <w:rsid w:val="00F32740"/>
    <w:rsid w:val="00F3312B"/>
    <w:rsid w:val="00F33B0D"/>
    <w:rsid w:val="00F34E04"/>
    <w:rsid w:val="00F35516"/>
    <w:rsid w:val="00F355C7"/>
    <w:rsid w:val="00F35790"/>
    <w:rsid w:val="00F37C8C"/>
    <w:rsid w:val="00F40A35"/>
    <w:rsid w:val="00F40E8A"/>
    <w:rsid w:val="00F4136D"/>
    <w:rsid w:val="00F4212E"/>
    <w:rsid w:val="00F42C20"/>
    <w:rsid w:val="00F43E21"/>
    <w:rsid w:val="00F43E34"/>
    <w:rsid w:val="00F44E58"/>
    <w:rsid w:val="00F45088"/>
    <w:rsid w:val="00F45FB9"/>
    <w:rsid w:val="00F47FB9"/>
    <w:rsid w:val="00F501B5"/>
    <w:rsid w:val="00F50469"/>
    <w:rsid w:val="00F50D31"/>
    <w:rsid w:val="00F53053"/>
    <w:rsid w:val="00F53FE2"/>
    <w:rsid w:val="00F54081"/>
    <w:rsid w:val="00F544B0"/>
    <w:rsid w:val="00F54D10"/>
    <w:rsid w:val="00F575EC"/>
    <w:rsid w:val="00F575FF"/>
    <w:rsid w:val="00F618EF"/>
    <w:rsid w:val="00F63401"/>
    <w:rsid w:val="00F646F0"/>
    <w:rsid w:val="00F65582"/>
    <w:rsid w:val="00F655AA"/>
    <w:rsid w:val="00F65A66"/>
    <w:rsid w:val="00F665EA"/>
    <w:rsid w:val="00F66E75"/>
    <w:rsid w:val="00F66E99"/>
    <w:rsid w:val="00F712E7"/>
    <w:rsid w:val="00F716EA"/>
    <w:rsid w:val="00F721BA"/>
    <w:rsid w:val="00F72399"/>
    <w:rsid w:val="00F736D9"/>
    <w:rsid w:val="00F74C3F"/>
    <w:rsid w:val="00F75109"/>
    <w:rsid w:val="00F75D3B"/>
    <w:rsid w:val="00F76371"/>
    <w:rsid w:val="00F77399"/>
    <w:rsid w:val="00F77A62"/>
    <w:rsid w:val="00F77EB0"/>
    <w:rsid w:val="00F80C8B"/>
    <w:rsid w:val="00F80F01"/>
    <w:rsid w:val="00F81372"/>
    <w:rsid w:val="00F83BBD"/>
    <w:rsid w:val="00F8406C"/>
    <w:rsid w:val="00F8429B"/>
    <w:rsid w:val="00F855D6"/>
    <w:rsid w:val="00F863B8"/>
    <w:rsid w:val="00F87299"/>
    <w:rsid w:val="00F87CDD"/>
    <w:rsid w:val="00F91421"/>
    <w:rsid w:val="00F9147B"/>
    <w:rsid w:val="00F933F0"/>
    <w:rsid w:val="00F937A3"/>
    <w:rsid w:val="00F93AFB"/>
    <w:rsid w:val="00F94715"/>
    <w:rsid w:val="00F948FF"/>
    <w:rsid w:val="00F96A3D"/>
    <w:rsid w:val="00F9705B"/>
    <w:rsid w:val="00F9747F"/>
    <w:rsid w:val="00F97998"/>
    <w:rsid w:val="00FA3C13"/>
    <w:rsid w:val="00FA4129"/>
    <w:rsid w:val="00FA4718"/>
    <w:rsid w:val="00FA4EC8"/>
    <w:rsid w:val="00FA5535"/>
    <w:rsid w:val="00FA5848"/>
    <w:rsid w:val="00FA5BC1"/>
    <w:rsid w:val="00FA6899"/>
    <w:rsid w:val="00FA7F3D"/>
    <w:rsid w:val="00FB04C2"/>
    <w:rsid w:val="00FB2528"/>
    <w:rsid w:val="00FB2DBC"/>
    <w:rsid w:val="00FB38D8"/>
    <w:rsid w:val="00FB41E7"/>
    <w:rsid w:val="00FB4372"/>
    <w:rsid w:val="00FB4991"/>
    <w:rsid w:val="00FB5975"/>
    <w:rsid w:val="00FB6A27"/>
    <w:rsid w:val="00FB6E81"/>
    <w:rsid w:val="00FB70A3"/>
    <w:rsid w:val="00FC051F"/>
    <w:rsid w:val="00FC06FF"/>
    <w:rsid w:val="00FC3056"/>
    <w:rsid w:val="00FC393A"/>
    <w:rsid w:val="00FC3F3A"/>
    <w:rsid w:val="00FC45F4"/>
    <w:rsid w:val="00FC6701"/>
    <w:rsid w:val="00FC69B4"/>
    <w:rsid w:val="00FC7462"/>
    <w:rsid w:val="00FD0694"/>
    <w:rsid w:val="00FD0721"/>
    <w:rsid w:val="00FD1310"/>
    <w:rsid w:val="00FD1ADB"/>
    <w:rsid w:val="00FD1E38"/>
    <w:rsid w:val="00FD25BE"/>
    <w:rsid w:val="00FD2E70"/>
    <w:rsid w:val="00FD2E85"/>
    <w:rsid w:val="00FD33F3"/>
    <w:rsid w:val="00FD34A0"/>
    <w:rsid w:val="00FD4610"/>
    <w:rsid w:val="00FD607B"/>
    <w:rsid w:val="00FD6A36"/>
    <w:rsid w:val="00FD78EF"/>
    <w:rsid w:val="00FD7AA7"/>
    <w:rsid w:val="00FE1FEB"/>
    <w:rsid w:val="00FE47AB"/>
    <w:rsid w:val="00FE520E"/>
    <w:rsid w:val="00FF0F29"/>
    <w:rsid w:val="00FF1F5E"/>
    <w:rsid w:val="00FF1FCB"/>
    <w:rsid w:val="00FF287B"/>
    <w:rsid w:val="00FF3247"/>
    <w:rsid w:val="00FF32C9"/>
    <w:rsid w:val="00FF348A"/>
    <w:rsid w:val="00FF52D4"/>
    <w:rsid w:val="00FF5921"/>
    <w:rsid w:val="00FF662E"/>
    <w:rsid w:val="00FF6AA4"/>
    <w:rsid w:val="00FF6B09"/>
    <w:rsid w:val="018C3C2B"/>
    <w:rsid w:val="01A45240"/>
    <w:rsid w:val="040562D1"/>
    <w:rsid w:val="04114CDB"/>
    <w:rsid w:val="04D9520B"/>
    <w:rsid w:val="05F258E3"/>
    <w:rsid w:val="064542C5"/>
    <w:rsid w:val="07886BD7"/>
    <w:rsid w:val="07F0096A"/>
    <w:rsid w:val="081D744F"/>
    <w:rsid w:val="08DE1059"/>
    <w:rsid w:val="094F65B3"/>
    <w:rsid w:val="099E44EC"/>
    <w:rsid w:val="09C63A45"/>
    <w:rsid w:val="0AC05F3D"/>
    <w:rsid w:val="0AD22E4F"/>
    <w:rsid w:val="0B9240FE"/>
    <w:rsid w:val="0F350D60"/>
    <w:rsid w:val="105A2F5D"/>
    <w:rsid w:val="10D95DA4"/>
    <w:rsid w:val="11400BB3"/>
    <w:rsid w:val="14391D23"/>
    <w:rsid w:val="15A2742F"/>
    <w:rsid w:val="15F754D5"/>
    <w:rsid w:val="160C6457"/>
    <w:rsid w:val="168B7327"/>
    <w:rsid w:val="16CE0D3E"/>
    <w:rsid w:val="178105BA"/>
    <w:rsid w:val="18E0326C"/>
    <w:rsid w:val="1B94249F"/>
    <w:rsid w:val="1C1C2411"/>
    <w:rsid w:val="1C6C5D0E"/>
    <w:rsid w:val="1CBF79EC"/>
    <w:rsid w:val="1D56716A"/>
    <w:rsid w:val="1F9717AD"/>
    <w:rsid w:val="1FB10F14"/>
    <w:rsid w:val="204E3F85"/>
    <w:rsid w:val="21397391"/>
    <w:rsid w:val="21777B99"/>
    <w:rsid w:val="21A2048B"/>
    <w:rsid w:val="23205181"/>
    <w:rsid w:val="23274EB3"/>
    <w:rsid w:val="23CF4650"/>
    <w:rsid w:val="24006E9B"/>
    <w:rsid w:val="24762D22"/>
    <w:rsid w:val="24C17C9D"/>
    <w:rsid w:val="25614A56"/>
    <w:rsid w:val="25A930FB"/>
    <w:rsid w:val="25E97374"/>
    <w:rsid w:val="26532FE2"/>
    <w:rsid w:val="278739E8"/>
    <w:rsid w:val="29FD476D"/>
    <w:rsid w:val="2A0E66D6"/>
    <w:rsid w:val="2B261A9A"/>
    <w:rsid w:val="2BC517DF"/>
    <w:rsid w:val="2BFC6ECA"/>
    <w:rsid w:val="2C2044D8"/>
    <w:rsid w:val="2E9D61B9"/>
    <w:rsid w:val="2E9F1F0C"/>
    <w:rsid w:val="2F101133"/>
    <w:rsid w:val="2F1073D0"/>
    <w:rsid w:val="2FCB6600"/>
    <w:rsid w:val="2FF645E0"/>
    <w:rsid w:val="34EC3EDF"/>
    <w:rsid w:val="388F36AB"/>
    <w:rsid w:val="38C0565B"/>
    <w:rsid w:val="39047DA4"/>
    <w:rsid w:val="3927526A"/>
    <w:rsid w:val="3A9E1C96"/>
    <w:rsid w:val="3B721D8A"/>
    <w:rsid w:val="3BC4519D"/>
    <w:rsid w:val="3C3D6EA1"/>
    <w:rsid w:val="3C9B0C85"/>
    <w:rsid w:val="3E68170F"/>
    <w:rsid w:val="3F5A5229"/>
    <w:rsid w:val="416A3844"/>
    <w:rsid w:val="420A5259"/>
    <w:rsid w:val="421F190D"/>
    <w:rsid w:val="4340724C"/>
    <w:rsid w:val="434D7F2B"/>
    <w:rsid w:val="437D25C3"/>
    <w:rsid w:val="439A1047"/>
    <w:rsid w:val="43BB4E95"/>
    <w:rsid w:val="448C47B0"/>
    <w:rsid w:val="45986DBD"/>
    <w:rsid w:val="468F0276"/>
    <w:rsid w:val="46F909AA"/>
    <w:rsid w:val="482538FD"/>
    <w:rsid w:val="49243072"/>
    <w:rsid w:val="4A02526C"/>
    <w:rsid w:val="4A69642B"/>
    <w:rsid w:val="4A864E49"/>
    <w:rsid w:val="4AF018F8"/>
    <w:rsid w:val="4BDA61CF"/>
    <w:rsid w:val="4D05018A"/>
    <w:rsid w:val="4D7A2656"/>
    <w:rsid w:val="51511DF0"/>
    <w:rsid w:val="52791EE6"/>
    <w:rsid w:val="53045D67"/>
    <w:rsid w:val="531249AC"/>
    <w:rsid w:val="540130E7"/>
    <w:rsid w:val="54135DED"/>
    <w:rsid w:val="54B6568B"/>
    <w:rsid w:val="54F70673"/>
    <w:rsid w:val="56151261"/>
    <w:rsid w:val="59230B0F"/>
    <w:rsid w:val="59C215A7"/>
    <w:rsid w:val="59F46672"/>
    <w:rsid w:val="5A0F010C"/>
    <w:rsid w:val="5B14334D"/>
    <w:rsid w:val="5B5F5E36"/>
    <w:rsid w:val="5CD16BB5"/>
    <w:rsid w:val="5CE8525B"/>
    <w:rsid w:val="5D2027E3"/>
    <w:rsid w:val="5D6E2204"/>
    <w:rsid w:val="5D794F8A"/>
    <w:rsid w:val="5EDE687D"/>
    <w:rsid w:val="5F7F27A2"/>
    <w:rsid w:val="60B35A3A"/>
    <w:rsid w:val="6106763F"/>
    <w:rsid w:val="61EE4B59"/>
    <w:rsid w:val="62903E44"/>
    <w:rsid w:val="63660136"/>
    <w:rsid w:val="64672007"/>
    <w:rsid w:val="64F7063E"/>
    <w:rsid w:val="65F96914"/>
    <w:rsid w:val="678A3D6C"/>
    <w:rsid w:val="67FB1C30"/>
    <w:rsid w:val="68852FE0"/>
    <w:rsid w:val="68D4038C"/>
    <w:rsid w:val="690A7D0B"/>
    <w:rsid w:val="6942333C"/>
    <w:rsid w:val="6B14233D"/>
    <w:rsid w:val="6C227395"/>
    <w:rsid w:val="6D2F2423"/>
    <w:rsid w:val="6D4B6C74"/>
    <w:rsid w:val="6DBC2BBB"/>
    <w:rsid w:val="6E216EC6"/>
    <w:rsid w:val="6E882982"/>
    <w:rsid w:val="6E9F201F"/>
    <w:rsid w:val="70A2443F"/>
    <w:rsid w:val="731F2B02"/>
    <w:rsid w:val="74A024E4"/>
    <w:rsid w:val="757B6C09"/>
    <w:rsid w:val="75866801"/>
    <w:rsid w:val="76BB29CA"/>
    <w:rsid w:val="77E445DF"/>
    <w:rsid w:val="7A192D8D"/>
    <w:rsid w:val="7AF560CF"/>
    <w:rsid w:val="7EC62889"/>
    <w:rsid w:val="7F64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D7A2C"/>
  <w15:docId w15:val="{29E2AD12-B9FD-4F8E-8966-A7BFC45B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CD3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2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Beschriftung Char Char1,C Char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Proposal"/>
    <w:next w:val="Normal"/>
    <w:qFormat/>
    <w:pPr>
      <w:numPr>
        <w:numId w:val="2"/>
      </w:numPr>
    </w:pPr>
    <w:rPr>
      <w:lang w:eastAsia="ja-JP"/>
    </w:rPr>
  </w:style>
  <w:style w:type="paragraph" w:customStyle="1" w:styleId="Proposal">
    <w:name w:val="Proposal"/>
    <w:basedOn w:val="BodyText"/>
    <w:next w:val="Normal"/>
    <w:link w:val="ProposalChar"/>
    <w:qFormat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table" w:customStyle="1" w:styleId="71">
    <w:name w:val="网格型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9A71F1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770232"/>
  </w:style>
  <w:style w:type="character" w:customStyle="1" w:styleId="eop">
    <w:name w:val="eop"/>
    <w:basedOn w:val="DefaultParagraphFont"/>
    <w:rsid w:val="00770232"/>
  </w:style>
  <w:style w:type="paragraph" w:customStyle="1" w:styleId="paragraph">
    <w:name w:val="paragraph"/>
    <w:basedOn w:val="Normal"/>
    <w:rsid w:val="00770232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2Char">
    <w:name w:val="B2 Char"/>
    <w:link w:val="B2"/>
    <w:qFormat/>
    <w:rsid w:val="00DC078E"/>
    <w:rPr>
      <w:lang w:val="en-GB" w:eastAsia="en-US"/>
    </w:rPr>
  </w:style>
  <w:style w:type="character" w:customStyle="1" w:styleId="ProposalChar">
    <w:name w:val="Proposal Char"/>
    <w:link w:val="Proposal"/>
    <w:rsid w:val="00FB70A3"/>
    <w:rPr>
      <w:rFonts w:ascii="Arial" w:eastAsiaTheme="minorHAnsi" w:hAnsi="Arial" w:cstheme="minorBidi"/>
      <w:b/>
      <w:bCs/>
      <w:szCs w:val="22"/>
    </w:rPr>
  </w:style>
  <w:style w:type="table" w:customStyle="1" w:styleId="11">
    <w:name w:val="网格型1"/>
    <w:basedOn w:val="TableNormal"/>
    <w:qFormat/>
    <w:rsid w:val="00C844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05459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5440D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PlaceholderText">
    <w:name w:val="Placeholder Text"/>
    <w:basedOn w:val="DefaultParagraphFont"/>
    <w:uiPriority w:val="99"/>
    <w:unhideWhenUsed/>
    <w:rsid w:val="000A0A6E"/>
    <w:rPr>
      <w:color w:val="666666"/>
    </w:rPr>
  </w:style>
  <w:style w:type="character" w:customStyle="1" w:styleId="EXChar">
    <w:name w:val="EX Char"/>
    <w:link w:val="EX"/>
    <w:qFormat/>
    <w:locked/>
    <w:rsid w:val="00B124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9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0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3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6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60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686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22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6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47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8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668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9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79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31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5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4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02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01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256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R.Sun@cablelab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907A9-0F4E-4E93-B5C8-E7E12766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</TotalTime>
  <Pages>1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Xiaoran Zhang</dc:creator>
  <cp:lastModifiedBy>Ruoyu Sun</cp:lastModifiedBy>
  <cp:revision>154</cp:revision>
  <cp:lastPrinted>2019-04-25T01:09:00Z</cp:lastPrinted>
  <dcterms:created xsi:type="dcterms:W3CDTF">2024-08-21T08:56:00Z</dcterms:created>
  <dcterms:modified xsi:type="dcterms:W3CDTF">2024-08-22T09:14:00Z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(3)+FRsn1wO4hXluGVMZ2Zj0mNG/wn/M5hm0CX3hApKkKtZkFGgN7+FcYWVx94o8veSQuMvZSdX
UG4gNaESWluqOn71+p6s8D3sdm50StnkiHZ3UTeFyywVwrVNJtVGYj7hGzUIe77UAYp0svpP
KiKhZBSmvHk1taLoPSsWM23pQpPjiHUpaVjW6UKzKz7hkpDThlhTIci9fDpfyd7AB52K+ArR
3/c52KMK/Xy9BClax9</vt:lpwstr>
  </property>
  <property fmtid="{D5CDD505-2E9C-101B-9397-08002B2CF9AE}" pid="13" name="_2015_ms_pID_7253431">
    <vt:lpwstr>qm2S+Ut4FT1CSubs094hSzx5B8IeqAekGep/Co4JTt1+BnJugeiqpi
irOKTxg/XFuaUrHIt1H+mWm2dn0rz6Zj7v35FjDOXXrNBNfW84uFzDavan4igvye4Nqbc4tx
YdPuo4ovfhJ9HivhpXJ3bR/18Ag+aSg+3QmrGe4Ra4KCJGUAaP94HKTvapyLr9wSeqVzLOtJ
zUKbdY0REUBT9W1D/Cm8GUuLZ6GtwTugAqHn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BBF05A8DB21D46499C52206ABC53B8B3</vt:lpwstr>
  </property>
</Properties>
</file>